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7A709" w14:textId="70D0C8AA" w:rsidR="005C27D5" w:rsidRPr="005C27D5" w:rsidRDefault="005C27D5" w:rsidP="005C27D5">
      <w:pPr>
        <w:pStyle w:val="CRCoverPage"/>
        <w:tabs>
          <w:tab w:val="right" w:pos="9639"/>
        </w:tabs>
        <w:spacing w:after="0"/>
        <w:rPr>
          <w:b/>
          <w:noProof/>
          <w:sz w:val="24"/>
          <w:szCs w:val="24"/>
          <w:lang w:val="sv-SE" w:eastAsia="zh-TW"/>
        </w:rPr>
      </w:pPr>
      <w:r w:rsidRPr="000414E1">
        <w:rPr>
          <w:b/>
          <w:noProof/>
          <w:sz w:val="24"/>
          <w:szCs w:val="24"/>
          <w:lang w:val="sv-SE"/>
        </w:rPr>
        <w:t>3GPP TSG-RAN WG2 Meeting #1</w:t>
      </w:r>
      <w:r w:rsidR="009B783B">
        <w:rPr>
          <w:b/>
          <w:noProof/>
          <w:sz w:val="24"/>
          <w:szCs w:val="24"/>
          <w:lang w:val="sv-SE"/>
        </w:rPr>
        <w:t>20</w:t>
      </w:r>
      <w:r w:rsidRPr="00556373">
        <w:rPr>
          <w:b/>
          <w:i/>
          <w:sz w:val="28"/>
          <w:lang w:eastAsia="zh-TW"/>
        </w:rPr>
        <w:tab/>
      </w:r>
      <w:r>
        <w:rPr>
          <w:rFonts w:cs="Arial"/>
          <w:b/>
          <w:i/>
          <w:sz w:val="28"/>
          <w:lang w:eastAsia="zh-TW"/>
        </w:rPr>
        <w:t>R2-22</w:t>
      </w:r>
      <w:r w:rsidR="00CC2FAF">
        <w:rPr>
          <w:rFonts w:cs="Arial"/>
          <w:b/>
          <w:i/>
          <w:sz w:val="28"/>
          <w:lang w:eastAsia="zh-TW"/>
        </w:rPr>
        <w:t>1</w:t>
      </w:r>
      <w:r w:rsidR="00B559B0">
        <w:rPr>
          <w:rFonts w:cs="Arial"/>
          <w:b/>
          <w:i/>
          <w:sz w:val="28"/>
          <w:lang w:eastAsia="zh-TW"/>
        </w:rPr>
        <w:t>1951</w:t>
      </w:r>
    </w:p>
    <w:p w14:paraId="585FFE8D" w14:textId="092D2A00" w:rsidR="005C27D5" w:rsidRPr="005C27D5" w:rsidRDefault="006624D3" w:rsidP="005C27D5">
      <w:pPr>
        <w:pStyle w:val="CRCoverPage"/>
        <w:spacing w:after="0"/>
        <w:rPr>
          <w:rFonts w:eastAsia="PMingLiU"/>
          <w:b/>
          <w:noProof/>
          <w:sz w:val="24"/>
          <w:lang w:eastAsia="zh-TW"/>
        </w:rPr>
      </w:pPr>
      <w:r w:rsidRPr="006624D3">
        <w:rPr>
          <w:b/>
          <w:noProof/>
          <w:sz w:val="24"/>
          <w:lang w:eastAsia="zh-TW"/>
        </w:rPr>
        <w:t>Toulouse, France, November 14 – 18, 2022</w:t>
      </w:r>
    </w:p>
    <w:p w14:paraId="75B551D8" w14:textId="77777777" w:rsidR="005C27D5" w:rsidRPr="006624D3" w:rsidRDefault="005C27D5" w:rsidP="005C27D5">
      <w:pPr>
        <w:pStyle w:val="CRCoverPage"/>
        <w:spacing w:after="0"/>
      </w:pPr>
    </w:p>
    <w:p w14:paraId="4811B784" w14:textId="17CFA2FB" w:rsidR="005C27D5" w:rsidRPr="00CB7CD3" w:rsidRDefault="005C27D5" w:rsidP="005C27D5">
      <w:pPr>
        <w:pStyle w:val="3GPPHeader"/>
        <w:spacing w:afterLines="50" w:after="12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06B67">
        <w:rPr>
          <w:rFonts w:ascii="Arial" w:hAnsi="Arial" w:cs="Arial"/>
          <w:sz w:val="22"/>
          <w:szCs w:val="22"/>
          <w:lang w:eastAsia="zh-TW"/>
        </w:rPr>
        <w:t>8.15.2</w:t>
      </w:r>
    </w:p>
    <w:p w14:paraId="6ABA1A18" w14:textId="3A0C18C6" w:rsidR="005C27D5" w:rsidRPr="00CB7CD3" w:rsidRDefault="005C27D5" w:rsidP="005C27D5">
      <w:pPr>
        <w:pStyle w:val="3GPPHeader"/>
        <w:spacing w:afterLines="50" w:after="12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r>
      <w:r>
        <w:rPr>
          <w:rFonts w:ascii="Arial" w:hAnsi="Arial" w:cs="Arial"/>
          <w:sz w:val="22"/>
          <w:szCs w:val="22"/>
          <w:lang w:eastAsia="zh-TW"/>
        </w:rPr>
        <w:t>Xiaomi</w:t>
      </w:r>
    </w:p>
    <w:p w14:paraId="0087EE14" w14:textId="5B8F7353" w:rsidR="005C27D5" w:rsidRPr="00CB7CD3" w:rsidRDefault="005C27D5" w:rsidP="005C27D5">
      <w:pPr>
        <w:pStyle w:val="3GPPHeader"/>
        <w:spacing w:afterLines="50" w:after="120"/>
        <w:ind w:left="1701" w:hangingChars="773" w:hanging="1701"/>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Pr>
          <w:rFonts w:ascii="Arial" w:hAnsi="Arial" w:cs="Arial"/>
          <w:sz w:val="22"/>
          <w:szCs w:val="22"/>
          <w:lang w:eastAsia="zh-TW"/>
        </w:rPr>
        <w:t>Discussion on</w:t>
      </w:r>
      <w:r w:rsidR="004E1E53">
        <w:rPr>
          <w:rFonts w:ascii="Arial" w:hAnsi="Arial" w:cs="Arial"/>
          <w:sz w:val="22"/>
          <w:szCs w:val="22"/>
          <w:lang w:eastAsia="zh-TW"/>
        </w:rPr>
        <w:t xml:space="preserve"> channel access</w:t>
      </w:r>
      <w:r w:rsidR="00637ED8">
        <w:rPr>
          <w:rFonts w:ascii="Arial" w:hAnsi="Arial" w:cs="Arial"/>
          <w:sz w:val="22"/>
          <w:szCs w:val="22"/>
          <w:lang w:eastAsia="zh-TW"/>
        </w:rPr>
        <w:t xml:space="preserve"> </w:t>
      </w:r>
      <w:r w:rsidR="00D601C9">
        <w:rPr>
          <w:rFonts w:ascii="Arial" w:hAnsi="Arial" w:cs="Arial"/>
          <w:sz w:val="22"/>
          <w:szCs w:val="22"/>
          <w:lang w:eastAsia="zh-TW"/>
        </w:rPr>
        <w:t xml:space="preserve">for </w:t>
      </w:r>
      <w:r w:rsidR="002F0FA4">
        <w:rPr>
          <w:rFonts w:ascii="Arial" w:hAnsi="Arial" w:cs="Arial"/>
          <w:sz w:val="22"/>
          <w:szCs w:val="22"/>
          <w:lang w:eastAsia="zh-TW"/>
        </w:rPr>
        <w:t>sidelink operation on unlicensed spectrum</w:t>
      </w:r>
      <w:bookmarkStart w:id="0" w:name="_GoBack"/>
      <w:bookmarkEnd w:id="0"/>
    </w:p>
    <w:p w14:paraId="79C52332" w14:textId="77777777" w:rsidR="005C27D5" w:rsidRPr="00CB7CD3" w:rsidRDefault="005C27D5" w:rsidP="005C27D5">
      <w:pPr>
        <w:pStyle w:val="3GPPHeader"/>
        <w:spacing w:afterLines="50" w:after="12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4D048CB9" w14:textId="77777777" w:rsidR="00637ED8" w:rsidRPr="00637ED8" w:rsidRDefault="00637ED8" w:rsidP="00637ED8">
      <w:pPr>
        <w:pStyle w:val="1"/>
        <w:spacing w:before="100" w:beforeAutospacing="1" w:after="100" w:afterAutospacing="1" w:line="276" w:lineRule="auto"/>
        <w:ind w:left="0" w:firstLine="0"/>
        <w:jc w:val="both"/>
        <w:rPr>
          <w:rFonts w:eastAsia="宋体" w:cs="Arial"/>
          <w:lang w:eastAsia="zh-CN"/>
        </w:rPr>
      </w:pPr>
      <w:r w:rsidRPr="00637ED8">
        <w:rPr>
          <w:rFonts w:eastAsia="宋体" w:cs="Arial"/>
          <w:lang w:eastAsia="zh-CN"/>
        </w:rPr>
        <w:t>1</w:t>
      </w:r>
      <w:r w:rsidRPr="00637ED8">
        <w:rPr>
          <w:rFonts w:eastAsia="宋体" w:cs="Arial"/>
          <w:lang w:eastAsia="zh-CN"/>
        </w:rPr>
        <w:tab/>
        <w:t>Introduction</w:t>
      </w:r>
    </w:p>
    <w:p w14:paraId="1E68F72A" w14:textId="3371D9EE" w:rsidR="00B02326" w:rsidRDefault="00541D5C" w:rsidP="006624D3">
      <w:pPr>
        <w:overflowPunct w:val="0"/>
        <w:autoSpaceDE w:val="0"/>
        <w:autoSpaceDN w:val="0"/>
        <w:adjustRightInd w:val="0"/>
        <w:spacing w:after="120"/>
        <w:jc w:val="both"/>
        <w:textAlignment w:val="baseline"/>
        <w:rPr>
          <w:lang w:eastAsia="zh-CN"/>
        </w:rPr>
      </w:pPr>
      <w:r w:rsidRPr="0094101C">
        <w:rPr>
          <w:lang w:eastAsia="zh-CN"/>
        </w:rPr>
        <w:t xml:space="preserve">In </w:t>
      </w:r>
      <w:r w:rsidR="006624D3">
        <w:rPr>
          <w:lang w:eastAsia="zh-CN"/>
        </w:rPr>
        <w:t>last RAN2 meeting, RAN2 discussed the CAPC for SL-U and achieved the following agreements [1].</w:t>
      </w:r>
    </w:p>
    <w:p w14:paraId="7C7C307C" w14:textId="77777777" w:rsidR="006624D3" w:rsidRPr="005F1AFD"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rsidRPr="005F1AFD">
        <w:t>Agreement</w:t>
      </w:r>
      <w:r>
        <w:t xml:space="preserve"> on CAPC:</w:t>
      </w:r>
    </w:p>
    <w:p w14:paraId="435CFE0E"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 xml:space="preserve">1: </w:t>
      </w:r>
      <w:r>
        <w:tab/>
        <w:t xml:space="preserve">Working assumption: </w:t>
      </w:r>
      <w:bookmarkStart w:id="1" w:name="OLE_LINK33"/>
      <w:r w:rsidRPr="00406F17">
        <w:t>PQI is used to determine the CAPC mapping as in NR-U</w:t>
      </w:r>
      <w:r>
        <w:t xml:space="preserve">. </w:t>
      </w:r>
      <w:bookmarkEnd w:id="1"/>
      <w:r>
        <w:t>FFS whether the same principle is also applied to the UE side.</w:t>
      </w:r>
    </w:p>
    <w:p w14:paraId="618B4669"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2:</w:t>
      </w:r>
      <w:r>
        <w:tab/>
        <w:t>For SL-DRB the CAPC value is (pre)configurable per-DRB as in NR-U.</w:t>
      </w:r>
    </w:p>
    <w:p w14:paraId="3719167E"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3:</w:t>
      </w:r>
      <w:r>
        <w:tab/>
        <w:t>For all SL-SRBs, CAPC value is fixed to the highest priority (i.e., lowest CAPC value).</w:t>
      </w:r>
    </w:p>
    <w:p w14:paraId="5880AC46"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4:</w:t>
      </w:r>
      <w:r>
        <w:tab/>
        <w:t>If PQI-based CAPC mapping is agreed, for all SL MAC CEs, CAPC value is fixed to the highest priority (i.e., lowest CAPC value).</w:t>
      </w:r>
    </w:p>
    <w:p w14:paraId="5B5DE4BA"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5:</w:t>
      </w:r>
      <w:r>
        <w:tab/>
        <w:t>If PQI-based CAPC mapping is agreed, at least PDB can be used as the criterion to determine the CAPC mapping. FFS if any other additional criterions needed.</w:t>
      </w:r>
    </w:p>
    <w:p w14:paraId="3C1C919B"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6:</w:t>
      </w:r>
      <w: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2F0ABF93"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7:</w:t>
      </w:r>
      <w:r>
        <w:tab/>
        <w:t>If PQI-based CAPC mapping is agreed, as in NR-U, to determine the CAPC of the SL TB when the CAPC is not indicated in the DCI:</w:t>
      </w:r>
    </w:p>
    <w:p w14:paraId="4A644331" w14:textId="77777777"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ab/>
        <w:t>- If only SL MAC CE(s) are included in the SL TB, the highest priority SL CAPC is used; FFS whether this rule can be extended to the case when SL MAC CE(s) multiplexed with STCH.</w:t>
      </w:r>
    </w:p>
    <w:p w14:paraId="03729203" w14:textId="2D728068" w:rsid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ab/>
        <w:t>- If SCCH SDU(s) are included in the SL TB, the highest priority SL CAPC is used;</w:t>
      </w:r>
    </w:p>
    <w:p w14:paraId="1CB4E5BB" w14:textId="3C5CDE0A" w:rsidR="006624D3" w:rsidRPr="006624D3" w:rsidRDefault="006624D3" w:rsidP="000C4EE6">
      <w:pPr>
        <w:pBdr>
          <w:top w:val="single" w:sz="4" w:space="1" w:color="auto"/>
          <w:left w:val="single" w:sz="4" w:space="4" w:color="auto"/>
          <w:bottom w:val="single" w:sz="4" w:space="1" w:color="auto"/>
          <w:right w:val="single" w:sz="4" w:space="4" w:color="auto"/>
        </w:pBdr>
        <w:tabs>
          <w:tab w:val="left" w:pos="1622"/>
        </w:tabs>
        <w:ind w:leftChars="229" w:left="821" w:hanging="363"/>
      </w:pPr>
      <w:r>
        <w:tab/>
        <w:t>- FFS how to select SL CAPC when SL CAPC of the SL logical channel(s) with MAC SDU multiplexed in the SL TB is used otherwise.</w:t>
      </w:r>
    </w:p>
    <w:p w14:paraId="4C454000" w14:textId="199C7296" w:rsidR="00BD6278" w:rsidRPr="00541D5C" w:rsidRDefault="00541D5C" w:rsidP="00541D5C">
      <w:pPr>
        <w:overflowPunct w:val="0"/>
        <w:autoSpaceDE w:val="0"/>
        <w:autoSpaceDN w:val="0"/>
        <w:adjustRightInd w:val="0"/>
        <w:spacing w:before="120" w:after="120"/>
        <w:jc w:val="both"/>
        <w:textAlignment w:val="baseline"/>
        <w:rPr>
          <w:rFonts w:eastAsiaTheme="minorEastAsia"/>
          <w:lang w:eastAsia="zh-CN"/>
        </w:rPr>
      </w:pPr>
      <w:r w:rsidRPr="0094101C">
        <w:rPr>
          <w:lang w:eastAsia="zh-CN"/>
        </w:rPr>
        <w:t>In this contribution, we would like to</w:t>
      </w:r>
      <w:r w:rsidR="006624D3">
        <w:rPr>
          <w:lang w:eastAsia="zh-CN"/>
        </w:rPr>
        <w:t xml:space="preserve"> discuss some remaining issues and provide </w:t>
      </w:r>
      <w:r w:rsidR="00876A41">
        <w:rPr>
          <w:lang w:eastAsia="zh-CN"/>
        </w:rPr>
        <w:t xml:space="preserve">the </w:t>
      </w:r>
      <w:r w:rsidR="006624D3">
        <w:rPr>
          <w:lang w:eastAsia="zh-CN"/>
        </w:rPr>
        <w:t>corresponding proposals</w:t>
      </w:r>
      <w:r>
        <w:rPr>
          <w:lang w:eastAsia="zh-CN"/>
        </w:rPr>
        <w:t>.</w:t>
      </w:r>
    </w:p>
    <w:p w14:paraId="4D3AF2F8" w14:textId="11DAF9F1" w:rsidR="00637ED8" w:rsidRDefault="00637ED8" w:rsidP="00637ED8">
      <w:pPr>
        <w:pStyle w:val="1"/>
        <w:spacing w:before="100" w:beforeAutospacing="1" w:after="100" w:afterAutospacing="1"/>
        <w:ind w:left="425" w:hanging="425"/>
        <w:jc w:val="both"/>
        <w:rPr>
          <w:rFonts w:cs="Arial"/>
        </w:rPr>
      </w:pPr>
      <w:r>
        <w:rPr>
          <w:rFonts w:cs="Arial"/>
        </w:rPr>
        <w:t>2</w:t>
      </w:r>
      <w:r>
        <w:rPr>
          <w:rFonts w:cs="Arial"/>
        </w:rPr>
        <w:tab/>
      </w:r>
      <w:r w:rsidRPr="00224CEF">
        <w:rPr>
          <w:rFonts w:cs="Arial"/>
        </w:rPr>
        <w:t>Discussion</w:t>
      </w:r>
    </w:p>
    <w:p w14:paraId="436A5869" w14:textId="16CAABD0" w:rsidR="00241711" w:rsidRPr="00241711" w:rsidRDefault="006626AE" w:rsidP="00241711">
      <w:pPr>
        <w:pStyle w:val="5"/>
        <w:spacing w:line="240" w:lineRule="auto"/>
        <w:ind w:left="720" w:hanging="360"/>
        <w:rPr>
          <w:rFonts w:eastAsia="宋体"/>
          <w:b/>
          <w:lang w:eastAsia="zh-CN"/>
        </w:rPr>
      </w:pPr>
      <w:r>
        <w:rPr>
          <w:rFonts w:eastAsia="宋体"/>
          <w:b/>
          <w:lang w:eastAsia="zh-CN"/>
        </w:rPr>
        <w:t xml:space="preserve">CAPC </w:t>
      </w:r>
      <w:r w:rsidR="001A7BE6">
        <w:rPr>
          <w:rFonts w:eastAsia="宋体"/>
          <w:b/>
          <w:lang w:eastAsia="zh-CN"/>
        </w:rPr>
        <w:t xml:space="preserve">to PQI mapping </w:t>
      </w:r>
      <w:r w:rsidR="002D5618">
        <w:rPr>
          <w:rFonts w:eastAsia="宋体"/>
          <w:b/>
          <w:lang w:eastAsia="zh-CN"/>
        </w:rPr>
        <w:t xml:space="preserve">table </w:t>
      </w:r>
    </w:p>
    <w:p w14:paraId="3BE5CB63" w14:textId="77A73310" w:rsidR="009F0C36" w:rsidRPr="008818F3" w:rsidRDefault="002D5618" w:rsidP="00EA0A13">
      <w:pPr>
        <w:jc w:val="both"/>
        <w:rPr>
          <w:rFonts w:eastAsiaTheme="minorEastAsia"/>
          <w:lang w:eastAsia="zh-CN"/>
        </w:rPr>
      </w:pPr>
      <w:r>
        <w:rPr>
          <w:rFonts w:eastAsiaTheme="minorEastAsia"/>
          <w:lang w:eastAsia="zh-CN"/>
        </w:rPr>
        <w:t xml:space="preserve">During last meeting, there was some discussion on </w:t>
      </w:r>
      <w:r w:rsidR="00876A41">
        <w:rPr>
          <w:rFonts w:eastAsiaTheme="minorEastAsia"/>
          <w:lang w:eastAsia="zh-CN"/>
        </w:rPr>
        <w:t xml:space="preserve">the CAPC mapping table. A majority of companies support to reuse NR-U solution, i.e., CAPC to PQI mapping, however some companies suggest to introduce CAPC to priority mapping. </w:t>
      </w:r>
      <w:r w:rsidR="009F0C36">
        <w:rPr>
          <w:rFonts w:eastAsiaTheme="minorEastAsia"/>
          <w:lang w:eastAsia="zh-CN"/>
        </w:rPr>
        <w:t xml:space="preserve">Actually we think the intention </w:t>
      </w:r>
      <w:r w:rsidR="009F0C36" w:rsidRPr="009F0C36">
        <w:rPr>
          <w:rFonts w:eastAsiaTheme="minorEastAsia"/>
          <w:lang w:eastAsia="zh-CN"/>
        </w:rPr>
        <w:t>to define this table is to assist the NW</w:t>
      </w:r>
      <w:r w:rsidR="009F0C36">
        <w:rPr>
          <w:rFonts w:eastAsiaTheme="minorEastAsia"/>
          <w:lang w:eastAsia="zh-CN"/>
        </w:rPr>
        <w:t xml:space="preserve"> </w:t>
      </w:r>
      <w:r w:rsidR="009F0C36" w:rsidRPr="009F0C36">
        <w:rPr>
          <w:rFonts w:eastAsiaTheme="minorEastAsia"/>
          <w:lang w:eastAsia="zh-CN"/>
        </w:rPr>
        <w:t xml:space="preserve">to (pre-)configure proper CAPC value for a DRB taking the QoS of all the flows associated with the same DRB into account. From this perspective, we think PQI which can reflect the QoS characteristics is more aligned with the intention. </w:t>
      </w:r>
      <w:r w:rsidR="009F0C36">
        <w:rPr>
          <w:rFonts w:eastAsiaTheme="minorEastAsia"/>
          <w:lang w:eastAsia="zh-CN"/>
        </w:rPr>
        <w:t xml:space="preserve">Therefore, we suggest RAN2 to confirm the WA as agreement. </w:t>
      </w:r>
    </w:p>
    <w:p w14:paraId="426EE10C" w14:textId="446E6190" w:rsidR="009F0C36" w:rsidRDefault="009A0D11" w:rsidP="00EA0A13">
      <w:pPr>
        <w:jc w:val="both"/>
        <w:rPr>
          <w:rFonts w:eastAsiaTheme="minorEastAsia"/>
          <w:b/>
          <w:lang w:eastAsia="zh-CN"/>
        </w:rPr>
      </w:pPr>
      <w:r w:rsidRPr="00333F5B">
        <w:rPr>
          <w:rFonts w:eastAsiaTheme="minorEastAsia"/>
          <w:b/>
          <w:lang w:eastAsia="zh-CN"/>
        </w:rPr>
        <w:t xml:space="preserve">Proposal </w:t>
      </w:r>
      <w:r w:rsidR="00AA077D">
        <w:rPr>
          <w:rFonts w:eastAsiaTheme="minorEastAsia"/>
          <w:b/>
          <w:lang w:eastAsia="zh-CN"/>
        </w:rPr>
        <w:t>1</w:t>
      </w:r>
      <w:r w:rsidRPr="00333F5B">
        <w:rPr>
          <w:rFonts w:eastAsiaTheme="minorEastAsia"/>
          <w:b/>
          <w:lang w:eastAsia="zh-CN"/>
        </w:rPr>
        <w:t xml:space="preserve">: </w:t>
      </w:r>
      <w:r w:rsidR="0089030C">
        <w:rPr>
          <w:rFonts w:eastAsiaTheme="minorEastAsia"/>
          <w:b/>
          <w:lang w:eastAsia="zh-CN"/>
        </w:rPr>
        <w:t>Confirm the WA “</w:t>
      </w:r>
      <w:r w:rsidR="0089030C" w:rsidRPr="0089030C">
        <w:rPr>
          <w:rFonts w:eastAsiaTheme="minorEastAsia"/>
          <w:b/>
          <w:lang w:eastAsia="zh-CN"/>
        </w:rPr>
        <w:t>PQI is used to determine the CAPC mapping as in NR-U</w:t>
      </w:r>
      <w:r w:rsidR="0089030C">
        <w:rPr>
          <w:rFonts w:eastAsiaTheme="minorEastAsia"/>
          <w:b/>
          <w:lang w:eastAsia="zh-CN"/>
        </w:rPr>
        <w:t>” as agreement</w:t>
      </w:r>
      <w:r w:rsidR="009F0C36" w:rsidRPr="009F0C36">
        <w:rPr>
          <w:rFonts w:eastAsiaTheme="minorEastAsia"/>
          <w:b/>
          <w:lang w:eastAsia="zh-CN"/>
        </w:rPr>
        <w:t>.</w:t>
      </w:r>
    </w:p>
    <w:p w14:paraId="44FBF5B6" w14:textId="03643261" w:rsidR="009A0D11" w:rsidRDefault="009F0C36" w:rsidP="00EA0A13">
      <w:pPr>
        <w:jc w:val="both"/>
        <w:rPr>
          <w:rFonts w:eastAsiaTheme="minorEastAsia"/>
          <w:lang w:eastAsia="zh-CN"/>
        </w:rPr>
      </w:pPr>
      <w:r w:rsidRPr="009F0C36">
        <w:rPr>
          <w:rFonts w:eastAsiaTheme="minorEastAsia"/>
          <w:lang w:eastAsia="zh-CN"/>
        </w:rPr>
        <w:lastRenderedPageBreak/>
        <w:t xml:space="preserve">In addition, </w:t>
      </w:r>
      <w:r>
        <w:rPr>
          <w:rFonts w:eastAsiaTheme="minorEastAsia"/>
          <w:lang w:eastAsia="zh-CN"/>
        </w:rPr>
        <w:t xml:space="preserve">there was some discussion on whether this table can also be applied to the UE or not. </w:t>
      </w:r>
      <w:r w:rsidR="0065149C">
        <w:rPr>
          <w:rFonts w:eastAsiaTheme="minorEastAsia"/>
          <w:lang w:eastAsia="zh-CN"/>
        </w:rPr>
        <w:t>Some companies think this mapping table may only apply to the network side, UEs can</w:t>
      </w:r>
      <w:r w:rsidR="00113AF7">
        <w:rPr>
          <w:rFonts w:eastAsiaTheme="minorEastAsia"/>
          <w:lang w:eastAsia="zh-CN"/>
        </w:rPr>
        <w:t xml:space="preserve"> always</w:t>
      </w:r>
      <w:r w:rsidR="0065149C">
        <w:rPr>
          <w:rFonts w:eastAsiaTheme="minorEastAsia"/>
          <w:lang w:eastAsia="zh-CN"/>
        </w:rPr>
        <w:t xml:space="preserve"> rely on configuration from dedicated RRC or SIB or pre-configuration to determine the CAPC of a certain DRB. </w:t>
      </w:r>
      <w:r w:rsidR="00C762EC">
        <w:rPr>
          <w:rFonts w:eastAsiaTheme="minorEastAsia"/>
          <w:lang w:eastAsia="zh-CN"/>
        </w:rPr>
        <w:t xml:space="preserve">There is no use cases for the UEs to check the CAPC table and configures the CAPC. </w:t>
      </w:r>
    </w:p>
    <w:p w14:paraId="029BF79F" w14:textId="5523A5F4" w:rsidR="00113AF7" w:rsidRPr="009F0C36" w:rsidRDefault="00113AF7" w:rsidP="00EA0A13">
      <w:pPr>
        <w:jc w:val="both"/>
        <w:rPr>
          <w:rFonts w:eastAsiaTheme="minorEastAsia"/>
          <w:lang w:eastAsia="zh-CN"/>
        </w:rPr>
      </w:pPr>
      <w:r>
        <w:rPr>
          <w:rFonts w:eastAsiaTheme="minorEastAsia"/>
          <w:lang w:eastAsia="zh-CN"/>
        </w:rPr>
        <w:t xml:space="preserve">However we have some different understanding. For UEs operating in RRC connected mode, the network is informed of the PQI or QoS parameters for a QoS flow based on the reported SUI, then the network can take </w:t>
      </w:r>
      <w:r w:rsidRPr="009F0C36">
        <w:rPr>
          <w:rFonts w:eastAsiaTheme="minorEastAsia"/>
          <w:lang w:eastAsia="zh-CN"/>
        </w:rPr>
        <w:t>the QoS of all the flows associated with the same DRB into account</w:t>
      </w:r>
      <w:r>
        <w:rPr>
          <w:rFonts w:eastAsiaTheme="minorEastAsia"/>
          <w:lang w:eastAsia="zh-CN"/>
        </w:rPr>
        <w:t xml:space="preserve"> to configure a proper CAPC for the DRB. </w:t>
      </w:r>
      <w:r w:rsidR="00F61E81">
        <w:rPr>
          <w:rFonts w:eastAsiaTheme="minorEastAsia"/>
          <w:lang w:eastAsia="zh-CN"/>
        </w:rPr>
        <w:t>While for UEs operating in RRC IDLE/INACTIVE mode or OOC, there is no such assistance information and if a DRB in</w:t>
      </w:r>
      <w:r w:rsidR="00C84084">
        <w:rPr>
          <w:rFonts w:eastAsiaTheme="minorEastAsia"/>
          <w:lang w:eastAsia="zh-CN"/>
        </w:rPr>
        <w:t xml:space="preserve">cludes </w:t>
      </w:r>
      <w:r w:rsidR="00F61E81">
        <w:rPr>
          <w:rFonts w:eastAsiaTheme="minorEastAsia"/>
          <w:lang w:eastAsia="zh-CN"/>
        </w:rPr>
        <w:t>QoS flow</w:t>
      </w:r>
      <w:r w:rsidR="00C84084">
        <w:rPr>
          <w:rFonts w:eastAsiaTheme="minorEastAsia"/>
          <w:lang w:eastAsia="zh-CN"/>
        </w:rPr>
        <w:t>s</w:t>
      </w:r>
      <w:r w:rsidR="00F61E81">
        <w:rPr>
          <w:rFonts w:eastAsiaTheme="minorEastAsia"/>
          <w:lang w:eastAsia="zh-CN"/>
        </w:rPr>
        <w:t xml:space="preserve"> that ha</w:t>
      </w:r>
      <w:r w:rsidR="00C84084">
        <w:rPr>
          <w:rFonts w:eastAsiaTheme="minorEastAsia"/>
          <w:lang w:eastAsia="zh-CN"/>
        </w:rPr>
        <w:t>ve</w:t>
      </w:r>
      <w:r w:rsidR="00F61E81">
        <w:rPr>
          <w:rFonts w:eastAsiaTheme="minorEastAsia"/>
          <w:lang w:eastAsia="zh-CN"/>
        </w:rPr>
        <w:t xml:space="preserve"> not been reported to the network before, </w:t>
      </w:r>
      <w:r w:rsidR="00C84084">
        <w:rPr>
          <w:rFonts w:eastAsiaTheme="minorEastAsia"/>
          <w:lang w:eastAsia="zh-CN"/>
        </w:rPr>
        <w:t>the configured CAPC in SIB/pre-configuration may not match the DRB well. In this case, a more suitable solution is to rely on the UE itself to check the CAPC table and determines the CAPC for the DRB when the UE is in RRC</w:t>
      </w:r>
      <w:bookmarkStart w:id="2" w:name="OLE_LINK34"/>
      <w:r w:rsidR="00C84084">
        <w:rPr>
          <w:rFonts w:eastAsiaTheme="minorEastAsia"/>
          <w:lang w:eastAsia="zh-CN"/>
        </w:rPr>
        <w:t xml:space="preserve"> IDLE/INACTIE or OOC. </w:t>
      </w:r>
      <w:bookmarkEnd w:id="2"/>
      <w:r w:rsidR="00F148E2">
        <w:rPr>
          <w:rFonts w:eastAsiaTheme="minorEastAsia"/>
          <w:lang w:eastAsia="zh-CN"/>
        </w:rPr>
        <w:t xml:space="preserve">Therefore, if the network has a good knowledge of the associated QoS flows multiplexed into the same DRB, then the gNB can include the CAPC in the DRB configuration and UE should follow the configured CAPC. However if the CAPC is not included in the DRB configuration, then the UE itself needs to check the table and determines the CAPC for the DRB.  </w:t>
      </w:r>
    </w:p>
    <w:p w14:paraId="6FA9D058" w14:textId="77777777" w:rsidR="0089030C" w:rsidRDefault="00325656" w:rsidP="00EA0A13">
      <w:pPr>
        <w:jc w:val="both"/>
        <w:rPr>
          <w:b/>
        </w:rPr>
      </w:pPr>
      <w:r w:rsidRPr="00333F5B">
        <w:rPr>
          <w:rFonts w:eastAsiaTheme="minorEastAsia"/>
          <w:b/>
          <w:lang w:eastAsia="zh-CN"/>
        </w:rPr>
        <w:t>P</w:t>
      </w:r>
      <w:r w:rsidRPr="0089030C">
        <w:rPr>
          <w:b/>
        </w:rPr>
        <w:t xml:space="preserve">roposal 2: In SL-U, </w:t>
      </w:r>
      <w:r w:rsidR="0089030C">
        <w:rPr>
          <w:b/>
        </w:rPr>
        <w:t>the CAPC mapping table also applies to the UE side</w:t>
      </w:r>
      <w:r w:rsidRPr="0089030C">
        <w:rPr>
          <w:b/>
        </w:rPr>
        <w:t>.</w:t>
      </w:r>
      <w:r w:rsidR="0089030C" w:rsidRPr="0089030C">
        <w:rPr>
          <w:b/>
        </w:rPr>
        <w:t xml:space="preserve"> </w:t>
      </w:r>
    </w:p>
    <w:p w14:paraId="1450A60B" w14:textId="44FB1985" w:rsidR="00325656" w:rsidRDefault="0089030C" w:rsidP="00EA0A13">
      <w:pPr>
        <w:jc w:val="both"/>
        <w:rPr>
          <w:b/>
        </w:rPr>
      </w:pPr>
      <w:r>
        <w:rPr>
          <w:b/>
        </w:rPr>
        <w:t xml:space="preserve">Proposal 3: In SL-U, </w:t>
      </w:r>
      <w:r w:rsidR="00F148E2">
        <w:rPr>
          <w:b/>
        </w:rPr>
        <w:t>the RRC IDLE/INACTIVE or OOC UE should apply the configured CAPC for the DRB if CAPC is configured in SIB12 or pre-configuration</w:t>
      </w:r>
      <w:r w:rsidR="00A8512F">
        <w:rPr>
          <w:b/>
        </w:rPr>
        <w:t>.</w:t>
      </w:r>
      <w:r>
        <w:rPr>
          <w:b/>
        </w:rPr>
        <w:t xml:space="preserve"> </w:t>
      </w:r>
    </w:p>
    <w:p w14:paraId="072B730A" w14:textId="5DDCB17F" w:rsidR="00F148E2" w:rsidRDefault="00F148E2" w:rsidP="00EA0A13">
      <w:pPr>
        <w:jc w:val="both"/>
        <w:rPr>
          <w:b/>
        </w:rPr>
      </w:pPr>
      <w:r>
        <w:rPr>
          <w:b/>
        </w:rPr>
        <w:t>Proposal 4: In SL-U, the RRC IDLE/INACTIVE or OOC UE checks the mapping table and determines the CAPC itself for the DRB if CAPC is not configured in SIB12 or pre-configuration.</w:t>
      </w:r>
    </w:p>
    <w:p w14:paraId="0F82CF5F" w14:textId="02C10AB1" w:rsidR="00D85423" w:rsidRDefault="00667C13" w:rsidP="00D85423">
      <w:pPr>
        <w:jc w:val="both"/>
        <w:rPr>
          <w:rFonts w:eastAsia="宋体"/>
          <w:lang w:val="en-US" w:eastAsia="zh-CN"/>
        </w:rPr>
      </w:pPr>
      <w:r>
        <w:rPr>
          <w:rFonts w:eastAsiaTheme="minorEastAsia"/>
          <w:lang w:eastAsia="zh-CN"/>
        </w:rPr>
        <w:t xml:space="preserve">The next issue is the detailed mapping between different PQI and CAPC. Actually in last RAN2 meeting, we have agreed PDB should be considered as one criterion to define the mapping. In addition, during last RAN1 meeting, RAN1 has </w:t>
      </w:r>
      <w:r w:rsidR="00D85423">
        <w:rPr>
          <w:rFonts w:eastAsiaTheme="minorEastAsia"/>
          <w:lang w:eastAsia="zh-CN"/>
        </w:rPr>
        <w:t xml:space="preserve">agreed that </w:t>
      </w:r>
      <w:r w:rsidR="00D85423">
        <w:rPr>
          <w:rFonts w:eastAsia="宋体"/>
          <w:lang w:val="en-US" w:eastAsia="zh-CN"/>
        </w:rPr>
        <w:t xml:space="preserve">UL CAPC table is supported for </w:t>
      </w:r>
      <w:r w:rsidR="00D85423" w:rsidRPr="00B238B2">
        <w:rPr>
          <w:rFonts w:eastAsia="宋体"/>
          <w:lang w:val="en-US" w:eastAsia="zh-CN"/>
        </w:rPr>
        <w:t xml:space="preserve">Type 1 SL-U channel access </w:t>
      </w:r>
      <w:r w:rsidR="00D85423">
        <w:rPr>
          <w:rFonts w:eastAsia="宋体"/>
          <w:lang w:val="en-US" w:eastAsia="zh-CN"/>
        </w:rPr>
        <w:t xml:space="preserve">which means 4 CAPC priority values are supported. </w:t>
      </w:r>
    </w:p>
    <w:p w14:paraId="5DE1BE54" w14:textId="0E78AEE8" w:rsidR="004A75F0" w:rsidRDefault="000C3000" w:rsidP="00D85423">
      <w:pPr>
        <w:jc w:val="both"/>
        <w:rPr>
          <w:rFonts w:eastAsiaTheme="minorEastAsia"/>
          <w:lang w:eastAsia="zh-CN"/>
        </w:rPr>
      </w:pPr>
      <w:r w:rsidRPr="00AC1D5A">
        <w:rPr>
          <w:rFonts w:eastAsiaTheme="minorEastAsia"/>
          <w:lang w:eastAsia="zh-CN"/>
        </w:rPr>
        <w:t xml:space="preserve">Besides PDB, we think priority should also be considered as one criterion </w:t>
      </w:r>
      <w:r w:rsidR="004A75F0" w:rsidRPr="00AC1D5A">
        <w:rPr>
          <w:rFonts w:eastAsiaTheme="minorEastAsia"/>
          <w:lang w:eastAsia="zh-CN"/>
        </w:rPr>
        <w:t xml:space="preserve">when determining the mapping relationship. As indicated in the </w:t>
      </w:r>
      <w:r w:rsidR="00AC1D5A">
        <w:rPr>
          <w:rFonts w:eastAsiaTheme="minorEastAsia"/>
          <w:lang w:eastAsia="zh-CN"/>
        </w:rPr>
        <w:t xml:space="preserve">Annex, there are some services with </w:t>
      </w:r>
      <w:r w:rsidR="00AC1D5A" w:rsidRPr="00AC1D5A">
        <w:rPr>
          <w:rFonts w:eastAsiaTheme="minorEastAsia"/>
          <w:lang w:eastAsia="zh-CN"/>
        </w:rPr>
        <w:t>quite restrictive PDB requirement</w:t>
      </w:r>
      <w:r w:rsidR="00AC1D5A">
        <w:rPr>
          <w:rFonts w:eastAsiaTheme="minorEastAsia"/>
          <w:lang w:eastAsia="zh-CN"/>
        </w:rPr>
        <w:t xml:space="preserve"> (i.e, </w:t>
      </w:r>
      <w:r w:rsidR="004019A8">
        <w:rPr>
          <w:rFonts w:eastAsiaTheme="minorEastAsia"/>
          <w:lang w:eastAsia="zh-CN"/>
        </w:rPr>
        <w:t xml:space="preserve">5ms, 10ms, </w:t>
      </w:r>
      <w:r w:rsidR="00AC1D5A">
        <w:rPr>
          <w:rFonts w:eastAsiaTheme="minorEastAsia"/>
          <w:lang w:eastAsia="zh-CN"/>
        </w:rPr>
        <w:t xml:space="preserve">20ms) but the corresponding priority </w:t>
      </w:r>
      <w:r w:rsidR="004019A8">
        <w:rPr>
          <w:rFonts w:eastAsiaTheme="minorEastAsia"/>
          <w:lang w:eastAsia="zh-CN"/>
        </w:rPr>
        <w:t xml:space="preserve">is </w:t>
      </w:r>
      <w:r w:rsidR="00AC1D5A">
        <w:rPr>
          <w:rFonts w:eastAsiaTheme="minorEastAsia"/>
          <w:lang w:eastAsia="zh-CN"/>
        </w:rPr>
        <w:t>the lowest</w:t>
      </w:r>
      <w:r w:rsidR="004019A8">
        <w:rPr>
          <w:rFonts w:eastAsiaTheme="minorEastAsia"/>
          <w:lang w:eastAsia="zh-CN"/>
        </w:rPr>
        <w:t xml:space="preserve"> (i.e., 5, 6)</w:t>
      </w:r>
      <w:r w:rsidR="00AC1D5A">
        <w:rPr>
          <w:rFonts w:eastAsiaTheme="minorEastAsia"/>
          <w:lang w:eastAsia="zh-CN"/>
        </w:rPr>
        <w:t>.</w:t>
      </w:r>
      <w:r w:rsidR="004019A8">
        <w:rPr>
          <w:rFonts w:eastAsiaTheme="minorEastAsia"/>
          <w:lang w:eastAsia="zh-CN"/>
        </w:rPr>
        <w:t xml:space="preserve"> Therefore if only PDB is considered, then these services will be categorized as the highest CAPC priority, but </w:t>
      </w:r>
      <w:r w:rsidR="006F6970">
        <w:rPr>
          <w:rFonts w:eastAsiaTheme="minorEastAsia"/>
          <w:lang w:eastAsia="zh-CN"/>
        </w:rPr>
        <w:t xml:space="preserve">actually will be pre-empted or dropped during resource selection due to the lowest priority. </w:t>
      </w:r>
    </w:p>
    <w:p w14:paraId="16BC19BC" w14:textId="05F867E1" w:rsidR="006F6970" w:rsidRPr="00D522B7" w:rsidRDefault="00D522B7" w:rsidP="00D85423">
      <w:pPr>
        <w:jc w:val="both"/>
        <w:rPr>
          <w:b/>
        </w:rPr>
      </w:pPr>
      <w:r>
        <w:rPr>
          <w:b/>
        </w:rPr>
        <w:t xml:space="preserve">Proposal </w:t>
      </w:r>
      <w:r w:rsidR="00323ED2">
        <w:rPr>
          <w:b/>
        </w:rPr>
        <w:t>5</w:t>
      </w:r>
      <w:r>
        <w:rPr>
          <w:b/>
        </w:rPr>
        <w:t>: In SL-U, both PDB and priority should be considered when determining the PQI to CAPC mapping.</w:t>
      </w:r>
    </w:p>
    <w:p w14:paraId="330719EF" w14:textId="66EED894" w:rsidR="000C3000" w:rsidRPr="00AC1D5A" w:rsidRDefault="00D522B7" w:rsidP="00AC1D5A">
      <w:pPr>
        <w:jc w:val="both"/>
        <w:rPr>
          <w:rFonts w:eastAsiaTheme="minorEastAsia"/>
          <w:lang w:eastAsia="zh-CN"/>
        </w:rPr>
      </w:pPr>
      <w:r>
        <w:rPr>
          <w:rFonts w:eastAsiaTheme="minorEastAsia"/>
          <w:lang w:eastAsia="zh-CN"/>
        </w:rPr>
        <w:t>According to</w:t>
      </w:r>
      <w:r w:rsidR="000C3000" w:rsidRPr="00AC1D5A">
        <w:rPr>
          <w:rFonts w:eastAsiaTheme="minorEastAsia"/>
          <w:lang w:eastAsia="zh-CN"/>
        </w:rPr>
        <w:t xml:space="preserve"> the tables for PQI, if we categorize the PQI based on </w:t>
      </w:r>
      <w:r w:rsidR="008571FB">
        <w:rPr>
          <w:rFonts w:eastAsiaTheme="minorEastAsia"/>
          <w:lang w:eastAsia="zh-CN"/>
        </w:rPr>
        <w:t>both PDB and priority</w:t>
      </w:r>
      <w:r w:rsidR="000B28EA">
        <w:rPr>
          <w:rFonts w:eastAsiaTheme="minorEastAsia"/>
          <w:lang w:eastAsia="zh-CN"/>
        </w:rPr>
        <w:t>:</w:t>
      </w:r>
    </w:p>
    <w:p w14:paraId="71F68624" w14:textId="6F5371DF" w:rsidR="008571FB" w:rsidRPr="00786929" w:rsidRDefault="008571FB" w:rsidP="00786929">
      <w:pPr>
        <w:pStyle w:val="aff4"/>
        <w:numPr>
          <w:ilvl w:val="0"/>
          <w:numId w:val="10"/>
        </w:numPr>
        <w:jc w:val="both"/>
        <w:rPr>
          <w:rFonts w:ascii="Times New Roman" w:eastAsiaTheme="minorEastAsia" w:hAnsi="Times New Roman"/>
          <w:sz w:val="20"/>
          <w:szCs w:val="20"/>
          <w:lang w:val="en-GB" w:eastAsia="zh-CN"/>
        </w:rPr>
      </w:pPr>
      <w:r w:rsidRPr="00786929">
        <w:rPr>
          <w:rFonts w:ascii="Times New Roman" w:eastAsiaTheme="minorEastAsia" w:hAnsi="Times New Roman"/>
          <w:sz w:val="20"/>
          <w:szCs w:val="20"/>
          <w:lang w:val="en-GB" w:eastAsia="zh-CN"/>
        </w:rPr>
        <w:t>For PQI 21/55/90/91</w:t>
      </w:r>
      <w:r w:rsidR="000C3000" w:rsidRPr="00786929">
        <w:rPr>
          <w:rFonts w:ascii="Times New Roman" w:eastAsiaTheme="minorEastAsia" w:hAnsi="Times New Roman"/>
          <w:sz w:val="20"/>
          <w:szCs w:val="20"/>
          <w:lang w:val="en-GB" w:eastAsia="zh-CN"/>
        </w:rPr>
        <w:t xml:space="preserve">, they have quite </w:t>
      </w:r>
      <w:r w:rsidRPr="00786929">
        <w:rPr>
          <w:rFonts w:ascii="Times New Roman" w:eastAsiaTheme="minorEastAsia" w:hAnsi="Times New Roman"/>
          <w:sz w:val="20"/>
          <w:szCs w:val="20"/>
          <w:lang w:val="en-GB" w:eastAsia="zh-CN"/>
        </w:rPr>
        <w:t>stringent</w:t>
      </w:r>
      <w:r w:rsidR="000C3000" w:rsidRPr="00786929">
        <w:rPr>
          <w:rFonts w:ascii="Times New Roman" w:eastAsiaTheme="minorEastAsia" w:hAnsi="Times New Roman"/>
          <w:sz w:val="20"/>
          <w:szCs w:val="20"/>
          <w:lang w:val="en-GB" w:eastAsia="zh-CN"/>
        </w:rPr>
        <w:t xml:space="preserve"> PDB requirement </w:t>
      </w:r>
      <w:r w:rsidRPr="00786929">
        <w:rPr>
          <w:rFonts w:ascii="Times New Roman" w:eastAsiaTheme="minorEastAsia" w:hAnsi="Times New Roman"/>
          <w:sz w:val="20"/>
          <w:szCs w:val="20"/>
          <w:lang w:val="en-GB" w:eastAsia="zh-CN"/>
        </w:rPr>
        <w:t>and quite high priority</w:t>
      </w:r>
      <w:r w:rsidR="000C3000" w:rsidRPr="00786929">
        <w:rPr>
          <w:rFonts w:ascii="Times New Roman" w:eastAsiaTheme="minorEastAsia" w:hAnsi="Times New Roman"/>
          <w:sz w:val="20"/>
          <w:szCs w:val="20"/>
          <w:lang w:val="en-GB" w:eastAsia="zh-CN"/>
        </w:rPr>
        <w:t>, so should be categorized as CAPC class 1;</w:t>
      </w:r>
      <w:r w:rsidRPr="00786929">
        <w:rPr>
          <w:rFonts w:ascii="Times New Roman" w:eastAsiaTheme="minorEastAsia" w:hAnsi="Times New Roman"/>
          <w:sz w:val="20"/>
          <w:szCs w:val="20"/>
          <w:lang w:val="en-GB" w:eastAsia="zh-CN"/>
        </w:rPr>
        <w:t xml:space="preserve"> </w:t>
      </w:r>
    </w:p>
    <w:p w14:paraId="6596DE24" w14:textId="7EDFAFD3" w:rsidR="000C3000" w:rsidRPr="00786929" w:rsidRDefault="008571FB" w:rsidP="00786929">
      <w:pPr>
        <w:pStyle w:val="aff4"/>
        <w:numPr>
          <w:ilvl w:val="0"/>
          <w:numId w:val="10"/>
        </w:numPr>
        <w:jc w:val="both"/>
        <w:rPr>
          <w:rFonts w:ascii="Times New Roman" w:eastAsiaTheme="minorEastAsia" w:hAnsi="Times New Roman"/>
          <w:sz w:val="20"/>
          <w:szCs w:val="20"/>
          <w:lang w:val="en-GB" w:eastAsia="zh-CN"/>
        </w:rPr>
      </w:pPr>
      <w:r w:rsidRPr="00786929">
        <w:rPr>
          <w:rFonts w:ascii="Times New Roman" w:eastAsiaTheme="minorEastAsia" w:hAnsi="Times New Roman"/>
          <w:sz w:val="20"/>
          <w:szCs w:val="20"/>
          <w:lang w:val="en-GB" w:eastAsia="zh-CN"/>
        </w:rPr>
        <w:t xml:space="preserve">For PQI 56/57/92/93, they have quite stringent PDB requirement but quite low priority, so should be categorized as CAPC class 2. </w:t>
      </w:r>
    </w:p>
    <w:p w14:paraId="34C7BD31" w14:textId="6190278F" w:rsidR="008571FB" w:rsidRPr="00786929" w:rsidRDefault="000C3000" w:rsidP="00786929">
      <w:pPr>
        <w:pStyle w:val="aff4"/>
        <w:numPr>
          <w:ilvl w:val="0"/>
          <w:numId w:val="10"/>
        </w:numPr>
        <w:jc w:val="both"/>
        <w:rPr>
          <w:rFonts w:ascii="Times New Roman" w:eastAsiaTheme="minorEastAsia" w:hAnsi="Times New Roman"/>
          <w:sz w:val="20"/>
          <w:szCs w:val="20"/>
          <w:lang w:val="en-GB" w:eastAsia="zh-CN"/>
        </w:rPr>
      </w:pPr>
      <w:r w:rsidRPr="00786929">
        <w:rPr>
          <w:rFonts w:ascii="Times New Roman" w:eastAsiaTheme="minorEastAsia" w:hAnsi="Times New Roman"/>
          <w:sz w:val="20"/>
          <w:szCs w:val="20"/>
          <w:lang w:val="en-GB" w:eastAsia="zh-CN"/>
        </w:rPr>
        <w:t xml:space="preserve">For PQI </w:t>
      </w:r>
      <w:r w:rsidR="008571FB" w:rsidRPr="00786929">
        <w:rPr>
          <w:rFonts w:ascii="Times New Roman" w:eastAsiaTheme="minorEastAsia" w:hAnsi="Times New Roman"/>
          <w:sz w:val="20"/>
          <w:szCs w:val="20"/>
          <w:lang w:val="en-GB" w:eastAsia="zh-CN"/>
        </w:rPr>
        <w:t>22</w:t>
      </w:r>
      <w:r w:rsidRPr="00786929">
        <w:rPr>
          <w:rFonts w:ascii="Times New Roman" w:eastAsiaTheme="minorEastAsia" w:hAnsi="Times New Roman"/>
          <w:sz w:val="20"/>
          <w:szCs w:val="20"/>
          <w:lang w:val="en-GB" w:eastAsia="zh-CN"/>
        </w:rPr>
        <w:t>/</w:t>
      </w:r>
      <w:r w:rsidR="008571FB" w:rsidRPr="00786929">
        <w:rPr>
          <w:rFonts w:ascii="Times New Roman" w:eastAsiaTheme="minorEastAsia" w:hAnsi="Times New Roman"/>
          <w:sz w:val="20"/>
          <w:szCs w:val="20"/>
          <w:lang w:val="en-GB" w:eastAsia="zh-CN"/>
        </w:rPr>
        <w:t>23</w:t>
      </w:r>
      <w:r w:rsidRPr="00786929">
        <w:rPr>
          <w:rFonts w:ascii="Times New Roman" w:eastAsiaTheme="minorEastAsia" w:hAnsi="Times New Roman"/>
          <w:sz w:val="20"/>
          <w:szCs w:val="20"/>
          <w:lang w:val="en-GB" w:eastAsia="zh-CN"/>
        </w:rPr>
        <w:t>/</w:t>
      </w:r>
      <w:r w:rsidR="008571FB" w:rsidRPr="00786929">
        <w:rPr>
          <w:rFonts w:ascii="Times New Roman" w:eastAsiaTheme="minorEastAsia" w:hAnsi="Times New Roman"/>
          <w:sz w:val="20"/>
          <w:szCs w:val="20"/>
          <w:lang w:val="en-GB" w:eastAsia="zh-CN"/>
        </w:rPr>
        <w:t>58</w:t>
      </w:r>
      <w:r w:rsidRPr="00786929">
        <w:rPr>
          <w:rFonts w:ascii="Times New Roman" w:eastAsiaTheme="minorEastAsia" w:hAnsi="Times New Roman"/>
          <w:sz w:val="20"/>
          <w:szCs w:val="20"/>
          <w:lang w:val="en-GB" w:eastAsia="zh-CN"/>
        </w:rPr>
        <w:t xml:space="preserve">, </w:t>
      </w:r>
      <w:r w:rsidR="008571FB" w:rsidRPr="00786929">
        <w:rPr>
          <w:rFonts w:ascii="Times New Roman" w:eastAsiaTheme="minorEastAsia" w:hAnsi="Times New Roman"/>
          <w:sz w:val="20"/>
          <w:szCs w:val="20"/>
          <w:lang w:val="en-GB" w:eastAsia="zh-CN"/>
        </w:rPr>
        <w:t xml:space="preserve">they have relatively </w:t>
      </w:r>
      <w:r w:rsidR="000B28EA" w:rsidRPr="00786929">
        <w:rPr>
          <w:rFonts w:ascii="Times New Roman" w:eastAsiaTheme="minorEastAsia" w:hAnsi="Times New Roman"/>
          <w:sz w:val="20"/>
          <w:szCs w:val="20"/>
          <w:lang w:val="en-GB" w:eastAsia="zh-CN"/>
        </w:rPr>
        <w:t>loose</w:t>
      </w:r>
      <w:r w:rsidR="008571FB" w:rsidRPr="00786929">
        <w:rPr>
          <w:rFonts w:ascii="Times New Roman" w:eastAsiaTheme="minorEastAsia" w:hAnsi="Times New Roman"/>
          <w:sz w:val="20"/>
          <w:szCs w:val="20"/>
          <w:lang w:val="en-GB" w:eastAsia="zh-CN"/>
        </w:rPr>
        <w:t xml:space="preserve"> PDB requirement and </w:t>
      </w:r>
      <w:r w:rsidR="000B28EA" w:rsidRPr="00786929">
        <w:rPr>
          <w:rFonts w:ascii="Times New Roman" w:eastAsiaTheme="minorEastAsia" w:hAnsi="Times New Roman"/>
          <w:sz w:val="20"/>
          <w:szCs w:val="20"/>
          <w:lang w:val="en-GB" w:eastAsia="zh-CN"/>
        </w:rPr>
        <w:t xml:space="preserve">medium </w:t>
      </w:r>
      <w:r w:rsidR="008571FB" w:rsidRPr="00786929">
        <w:rPr>
          <w:rFonts w:ascii="Times New Roman" w:eastAsiaTheme="minorEastAsia" w:hAnsi="Times New Roman"/>
          <w:sz w:val="20"/>
          <w:szCs w:val="20"/>
          <w:lang w:val="en-GB" w:eastAsia="zh-CN"/>
        </w:rPr>
        <w:t>priority</w:t>
      </w:r>
      <w:r w:rsidRPr="00786929">
        <w:rPr>
          <w:rFonts w:ascii="Times New Roman" w:eastAsiaTheme="minorEastAsia" w:hAnsi="Times New Roman"/>
          <w:sz w:val="20"/>
          <w:szCs w:val="20"/>
          <w:lang w:val="en-GB" w:eastAsia="zh-CN"/>
        </w:rPr>
        <w:t xml:space="preserve">, </w:t>
      </w:r>
      <w:r w:rsidR="008571FB" w:rsidRPr="00786929">
        <w:rPr>
          <w:rFonts w:ascii="Times New Roman" w:eastAsiaTheme="minorEastAsia" w:hAnsi="Times New Roman"/>
          <w:sz w:val="20"/>
          <w:szCs w:val="20"/>
          <w:lang w:val="en-GB" w:eastAsia="zh-CN"/>
        </w:rPr>
        <w:t xml:space="preserve">so should be categorized as CAPC class 2. </w:t>
      </w:r>
    </w:p>
    <w:p w14:paraId="3782D39D" w14:textId="28E5D502" w:rsidR="008571FB" w:rsidRPr="00786929" w:rsidRDefault="008571FB" w:rsidP="00786929">
      <w:pPr>
        <w:pStyle w:val="aff4"/>
        <w:numPr>
          <w:ilvl w:val="0"/>
          <w:numId w:val="10"/>
        </w:numPr>
        <w:jc w:val="both"/>
        <w:rPr>
          <w:rFonts w:ascii="Times New Roman" w:eastAsiaTheme="minorEastAsia" w:hAnsi="Times New Roman"/>
          <w:sz w:val="20"/>
          <w:szCs w:val="20"/>
          <w:lang w:val="en-GB" w:eastAsia="zh-CN"/>
        </w:rPr>
      </w:pPr>
      <w:r w:rsidRPr="00786929">
        <w:rPr>
          <w:rFonts w:ascii="Times New Roman" w:eastAsiaTheme="minorEastAsia" w:hAnsi="Times New Roman"/>
          <w:sz w:val="20"/>
          <w:szCs w:val="20"/>
          <w:lang w:val="en-GB" w:eastAsia="zh-CN"/>
        </w:rPr>
        <w:t>For PQI 24/25/</w:t>
      </w:r>
      <w:r w:rsidR="000B28EA" w:rsidRPr="00786929">
        <w:rPr>
          <w:rFonts w:ascii="Times New Roman" w:eastAsiaTheme="minorEastAsia" w:hAnsi="Times New Roman"/>
          <w:sz w:val="20"/>
          <w:szCs w:val="20"/>
          <w:lang w:val="en-GB" w:eastAsia="zh-CN"/>
        </w:rPr>
        <w:t>2</w:t>
      </w:r>
      <w:r w:rsidRPr="00786929">
        <w:rPr>
          <w:rFonts w:ascii="Times New Roman" w:eastAsiaTheme="minorEastAsia" w:hAnsi="Times New Roman"/>
          <w:sz w:val="20"/>
          <w:szCs w:val="20"/>
          <w:lang w:val="en-GB" w:eastAsia="zh-CN"/>
        </w:rPr>
        <w:t xml:space="preserve">6, they have </w:t>
      </w:r>
      <w:r w:rsidR="000B28EA" w:rsidRPr="00786929">
        <w:rPr>
          <w:rFonts w:ascii="Times New Roman" w:eastAsiaTheme="minorEastAsia" w:hAnsi="Times New Roman"/>
          <w:sz w:val="20"/>
          <w:szCs w:val="20"/>
          <w:lang w:val="en-GB" w:eastAsia="zh-CN"/>
        </w:rPr>
        <w:t>relatively</w:t>
      </w:r>
      <w:r w:rsidRPr="00786929">
        <w:rPr>
          <w:rFonts w:ascii="Times New Roman" w:eastAsiaTheme="minorEastAsia" w:hAnsi="Times New Roman"/>
          <w:sz w:val="20"/>
          <w:szCs w:val="20"/>
          <w:lang w:val="en-GB" w:eastAsia="zh-CN"/>
        </w:rPr>
        <w:t xml:space="preserve"> loose PDB requirement but quite high priority, so should be categorized as CAPC class 2. </w:t>
      </w:r>
    </w:p>
    <w:p w14:paraId="6F34E44E" w14:textId="2EC0FF09" w:rsidR="000B28EA" w:rsidRPr="00786929" w:rsidRDefault="000B28EA" w:rsidP="00786929">
      <w:pPr>
        <w:pStyle w:val="aff4"/>
        <w:numPr>
          <w:ilvl w:val="0"/>
          <w:numId w:val="10"/>
        </w:numPr>
        <w:jc w:val="both"/>
        <w:rPr>
          <w:rFonts w:ascii="Times New Roman" w:eastAsiaTheme="minorEastAsia" w:hAnsi="Times New Roman"/>
          <w:sz w:val="20"/>
          <w:szCs w:val="20"/>
          <w:lang w:val="en-GB" w:eastAsia="zh-CN"/>
        </w:rPr>
      </w:pPr>
      <w:r w:rsidRPr="00786929">
        <w:rPr>
          <w:rFonts w:ascii="Times New Roman" w:eastAsiaTheme="minorEastAsia" w:hAnsi="Times New Roman"/>
          <w:sz w:val="20"/>
          <w:szCs w:val="20"/>
          <w:lang w:val="en-GB" w:eastAsia="zh-CN"/>
        </w:rPr>
        <w:t>For PQI 60, it has relatively loose PDB requirement but the highest priority, so should be categorized as CAPC class 1.</w:t>
      </w:r>
    </w:p>
    <w:p w14:paraId="23B216B0" w14:textId="33CF09DF" w:rsidR="000B28EA" w:rsidRPr="00786929" w:rsidRDefault="000B28EA" w:rsidP="00786929">
      <w:pPr>
        <w:pStyle w:val="aff4"/>
        <w:numPr>
          <w:ilvl w:val="0"/>
          <w:numId w:val="10"/>
        </w:numPr>
        <w:jc w:val="both"/>
        <w:rPr>
          <w:rFonts w:ascii="Times New Roman" w:eastAsiaTheme="minorEastAsia" w:hAnsi="Times New Roman"/>
          <w:sz w:val="20"/>
          <w:szCs w:val="20"/>
          <w:lang w:val="en-GB" w:eastAsia="zh-CN"/>
        </w:rPr>
      </w:pPr>
      <w:r w:rsidRPr="00786929">
        <w:rPr>
          <w:rFonts w:ascii="Times New Roman" w:eastAsiaTheme="minorEastAsia" w:hAnsi="Times New Roman"/>
          <w:sz w:val="20"/>
          <w:szCs w:val="20"/>
          <w:lang w:val="en-GB" w:eastAsia="zh-CN"/>
        </w:rPr>
        <w:t xml:space="preserve">For PQI 59/61, they have quite loose PDB requirement and quite low priority, so should be categorized as CAPC class 3. </w:t>
      </w:r>
    </w:p>
    <w:p w14:paraId="67D4ECEF" w14:textId="1A55A1A4" w:rsidR="000C3000" w:rsidRPr="000B28EA" w:rsidRDefault="000B28EA" w:rsidP="00AC1D5A">
      <w:pPr>
        <w:jc w:val="both"/>
        <w:rPr>
          <w:rFonts w:eastAsiaTheme="minorEastAsia"/>
          <w:lang w:eastAsia="zh-CN"/>
        </w:rPr>
      </w:pPr>
      <w:r>
        <w:rPr>
          <w:rFonts w:eastAsiaTheme="minorEastAsia"/>
          <w:lang w:eastAsia="zh-CN"/>
        </w:rPr>
        <w:t xml:space="preserve">Based on the above analysis, we propose RAN2 to adopt the following CAPC to PQI mapping table. </w:t>
      </w:r>
    </w:p>
    <w:p w14:paraId="65F47EC0" w14:textId="77777777" w:rsidR="00D85423" w:rsidRPr="00D85423" w:rsidRDefault="00D85423" w:rsidP="00D85423">
      <w:pPr>
        <w:jc w:val="both"/>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0B28EA" w:rsidRPr="00425751" w14:paraId="23DCB4CF" w14:textId="77777777" w:rsidTr="000A440B">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8E94B3" w14:textId="77777777" w:rsidR="000B28EA" w:rsidRPr="00425751" w:rsidRDefault="000B28EA" w:rsidP="000A440B">
            <w:pPr>
              <w:pStyle w:val="TAH"/>
            </w:pPr>
            <w:r w:rsidRPr="00425751">
              <w:lastRenderedPageBreak/>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EB7B0E" w14:textId="6520FFC7" w:rsidR="000B28EA" w:rsidRPr="00425751" w:rsidRDefault="000B28EA" w:rsidP="000A440B">
            <w:pPr>
              <w:pStyle w:val="TAH"/>
            </w:pPr>
            <w:r>
              <w:t>P</w:t>
            </w:r>
            <w:r w:rsidRPr="00425751">
              <w:t>QI</w:t>
            </w:r>
          </w:p>
        </w:tc>
      </w:tr>
      <w:tr w:rsidR="000B28EA" w:rsidRPr="00425751" w14:paraId="39738054" w14:textId="77777777" w:rsidTr="000A440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511322D" w14:textId="77777777" w:rsidR="000B28EA" w:rsidRPr="00425751" w:rsidRDefault="000B28EA" w:rsidP="000A440B">
            <w:pPr>
              <w:pStyle w:val="TAC"/>
            </w:pPr>
            <w:r w:rsidRPr="00425751">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FBEE567" w14:textId="491E5948" w:rsidR="000B28EA" w:rsidRPr="00425751" w:rsidRDefault="000B28EA" w:rsidP="000A440B">
            <w:pPr>
              <w:pStyle w:val="TAC"/>
            </w:pPr>
            <w:r>
              <w:rPr>
                <w:rFonts w:eastAsia="宋体"/>
              </w:rPr>
              <w:t>21, 55, 60, 90, 91</w:t>
            </w:r>
          </w:p>
        </w:tc>
      </w:tr>
      <w:tr w:rsidR="000B28EA" w:rsidRPr="00425751" w14:paraId="147D8F51" w14:textId="77777777" w:rsidTr="000A440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F0EDD2D" w14:textId="77777777" w:rsidR="000B28EA" w:rsidRPr="00425751" w:rsidRDefault="000B28EA" w:rsidP="000A440B">
            <w:pPr>
              <w:pStyle w:val="TAC"/>
            </w:pPr>
            <w:r w:rsidRPr="00425751">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847C5D7" w14:textId="45B3163B" w:rsidR="000B28EA" w:rsidRPr="00425751" w:rsidRDefault="000B28EA" w:rsidP="000B28EA">
            <w:pPr>
              <w:pStyle w:val="TAC"/>
            </w:pPr>
            <w:r>
              <w:rPr>
                <w:rFonts w:eastAsia="宋体"/>
              </w:rPr>
              <w:t xml:space="preserve">22, 23, 24, 25, 26, 56, 57, 58, 92, 93 </w:t>
            </w:r>
          </w:p>
        </w:tc>
      </w:tr>
      <w:tr w:rsidR="000B28EA" w:rsidRPr="00425751" w14:paraId="294A6534" w14:textId="77777777" w:rsidTr="000A440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FEFD178" w14:textId="77777777" w:rsidR="000B28EA" w:rsidRPr="00425751" w:rsidRDefault="000B28EA" w:rsidP="000A440B">
            <w:pPr>
              <w:pStyle w:val="TAC"/>
            </w:pPr>
            <w:r w:rsidRPr="00425751">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E43C788" w14:textId="752D0241" w:rsidR="000B28EA" w:rsidRPr="00425751" w:rsidRDefault="008B7F94" w:rsidP="000A440B">
            <w:pPr>
              <w:pStyle w:val="TAC"/>
            </w:pPr>
            <w:r>
              <w:rPr>
                <w:rFonts w:eastAsia="宋体"/>
              </w:rPr>
              <w:t>59, 61</w:t>
            </w:r>
          </w:p>
        </w:tc>
      </w:tr>
      <w:tr w:rsidR="000B28EA" w:rsidRPr="00425751" w14:paraId="48F9E969" w14:textId="77777777" w:rsidTr="000A440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6194998" w14:textId="77777777" w:rsidR="000B28EA" w:rsidRPr="00425751" w:rsidRDefault="000B28EA" w:rsidP="000A440B">
            <w:pPr>
              <w:pStyle w:val="TAC"/>
            </w:pPr>
            <w:r w:rsidRPr="00425751">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3290D8F" w14:textId="77777777" w:rsidR="000B28EA" w:rsidRPr="00425751" w:rsidRDefault="000B28EA" w:rsidP="000A440B">
            <w:pPr>
              <w:pStyle w:val="TAC"/>
            </w:pPr>
            <w:r w:rsidRPr="00425751">
              <w:t>-</w:t>
            </w:r>
          </w:p>
        </w:tc>
      </w:tr>
      <w:tr w:rsidR="000B28EA" w:rsidRPr="00425751" w14:paraId="2D295049" w14:textId="77777777" w:rsidTr="000A440B">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367C3F68" w14:textId="77777777" w:rsidR="000B28EA" w:rsidRPr="00425751" w:rsidRDefault="000B28EA" w:rsidP="000A440B">
            <w:pPr>
              <w:pStyle w:val="TAN"/>
            </w:pPr>
            <w:r w:rsidRPr="00425751">
              <w:t>NOTE:</w:t>
            </w:r>
            <w:r w:rsidRPr="00425751">
              <w:tab/>
              <w:t>lower CAPC value means higher priority</w:t>
            </w:r>
          </w:p>
          <w:p w14:paraId="57993F96" w14:textId="77777777" w:rsidR="000B28EA" w:rsidRPr="00425751" w:rsidRDefault="000B28EA" w:rsidP="000A440B">
            <w:pPr>
              <w:pStyle w:val="TAN"/>
            </w:pPr>
            <w:r w:rsidRPr="00425751">
              <w:t>-</w:t>
            </w:r>
          </w:p>
        </w:tc>
      </w:tr>
    </w:tbl>
    <w:p w14:paraId="5CCE750D" w14:textId="622C153D" w:rsidR="00323ED2" w:rsidRPr="00323ED2" w:rsidRDefault="00323ED2" w:rsidP="00323ED2">
      <w:pPr>
        <w:jc w:val="center"/>
        <w:rPr>
          <w:rFonts w:eastAsiaTheme="minorEastAsia"/>
          <w:b/>
          <w:lang w:eastAsia="zh-CN"/>
        </w:rPr>
      </w:pPr>
      <w:r>
        <w:rPr>
          <w:rFonts w:eastAsiaTheme="minorEastAsia"/>
          <w:b/>
          <w:lang w:eastAsia="zh-CN"/>
        </w:rPr>
        <w:t>Table 1</w:t>
      </w:r>
    </w:p>
    <w:p w14:paraId="1C7D5717" w14:textId="4E603133" w:rsidR="00D85423" w:rsidRPr="00323ED2" w:rsidRDefault="00323ED2" w:rsidP="00EA0A13">
      <w:pPr>
        <w:jc w:val="both"/>
        <w:rPr>
          <w:b/>
        </w:rPr>
      </w:pPr>
      <w:r>
        <w:rPr>
          <w:b/>
        </w:rPr>
        <w:t>Proposal 6: In SL-U, adopt the above table as the mapping table between CAPC and PQI.</w:t>
      </w:r>
    </w:p>
    <w:p w14:paraId="5A18A10A" w14:textId="4FFECCD4" w:rsidR="00E117BA" w:rsidRPr="00E117BA" w:rsidRDefault="00E117BA" w:rsidP="00E117BA">
      <w:pPr>
        <w:pStyle w:val="5"/>
        <w:spacing w:line="240" w:lineRule="auto"/>
        <w:ind w:left="720" w:hanging="360"/>
        <w:rPr>
          <w:rFonts w:eastAsia="宋体"/>
          <w:b/>
          <w:lang w:eastAsia="zh-CN"/>
        </w:rPr>
      </w:pPr>
      <w:r>
        <w:rPr>
          <w:rFonts w:eastAsia="宋体"/>
          <w:b/>
          <w:lang w:eastAsia="zh-CN"/>
        </w:rPr>
        <w:t xml:space="preserve">Handling of non-standardized PQI </w:t>
      </w:r>
    </w:p>
    <w:p w14:paraId="446B4EA8" w14:textId="3EA58D8F" w:rsidR="00AA077D" w:rsidRPr="00486C77" w:rsidRDefault="00C25AF2" w:rsidP="00EA0A13">
      <w:pPr>
        <w:jc w:val="both"/>
        <w:rPr>
          <w:b/>
        </w:rPr>
      </w:pPr>
      <w:r>
        <w:rPr>
          <w:rFonts w:eastAsiaTheme="minorEastAsia"/>
          <w:lang w:eastAsia="zh-CN"/>
        </w:rPr>
        <w:t xml:space="preserve">Regarding the </w:t>
      </w:r>
      <w:r w:rsidR="00E117BA">
        <w:rPr>
          <w:rFonts w:eastAsiaTheme="minorEastAsia"/>
          <w:lang w:eastAsia="zh-CN"/>
        </w:rPr>
        <w:t xml:space="preserve">handling of non-standardized PQI, there was some concern on UEs operating in RRC IDLE/INACTIVE or OOC. However, if we </w:t>
      </w:r>
      <w:r w:rsidR="00486C77">
        <w:rPr>
          <w:rFonts w:eastAsiaTheme="minorEastAsia"/>
          <w:lang w:eastAsia="zh-CN"/>
        </w:rPr>
        <w:t xml:space="preserve">agree with the previous proposal, i.e., allow </w:t>
      </w:r>
      <w:r w:rsidR="00486C77" w:rsidRPr="00486C77">
        <w:rPr>
          <w:rFonts w:eastAsiaTheme="minorEastAsia"/>
          <w:lang w:eastAsia="zh-CN"/>
        </w:rPr>
        <w:t xml:space="preserve">the RRC IDLE/INACTIVE or OOC </w:t>
      </w:r>
      <w:r w:rsidR="00486C77">
        <w:rPr>
          <w:rFonts w:eastAsiaTheme="minorEastAsia"/>
          <w:lang w:eastAsia="zh-CN"/>
        </w:rPr>
        <w:t>UE to check the table and determine the CAPC if CAPC is not configured in SIB12 or pre-configuration, if the DRB contains a</w:t>
      </w:r>
      <w:r w:rsidR="00FC3FC3">
        <w:rPr>
          <w:rFonts w:eastAsiaTheme="minorEastAsia"/>
          <w:lang w:eastAsia="zh-CN"/>
        </w:rPr>
        <w:t xml:space="preserve"> </w:t>
      </w:r>
      <w:r w:rsidR="00486C77">
        <w:rPr>
          <w:rFonts w:eastAsiaTheme="minorEastAsia"/>
          <w:lang w:eastAsia="zh-CN"/>
        </w:rPr>
        <w:t xml:space="preserve">QoS flow with </w:t>
      </w:r>
      <w:r w:rsidR="00FC3FC3">
        <w:rPr>
          <w:rFonts w:eastAsiaTheme="minorEastAsia"/>
          <w:lang w:eastAsia="zh-CN"/>
        </w:rPr>
        <w:t xml:space="preserve">non-standardized PQI, UE can just determine a standardized PQI that best matches </w:t>
      </w:r>
      <w:r w:rsidR="00FC3FC3">
        <w:t xml:space="preserve">the QoS characteristics of the non-standardized PQI and use the CAPC of that standardized PQI </w:t>
      </w:r>
      <w:r w:rsidR="00486C77">
        <w:t>based on the mapping table. UE takes into account of the CAPC of all the QoS flows multiplexed in the DRB to determine a proper CAPC for this DRB according to the table, wh</w:t>
      </w:r>
      <w:r w:rsidR="00486C77" w:rsidRPr="00486C77">
        <w:t>ich can be left to UE implementation</w:t>
      </w:r>
      <w:r w:rsidR="00486C77" w:rsidRPr="00486C77">
        <w:rPr>
          <w:b/>
        </w:rPr>
        <w:t xml:space="preserve">. </w:t>
      </w:r>
    </w:p>
    <w:p w14:paraId="2C0EAFB9" w14:textId="1AFF4F49" w:rsidR="00FC3FC3" w:rsidRPr="008D24A7" w:rsidRDefault="00486C77" w:rsidP="00EA0A13">
      <w:pPr>
        <w:jc w:val="both"/>
        <w:rPr>
          <w:b/>
        </w:rPr>
      </w:pPr>
      <w:r>
        <w:rPr>
          <w:b/>
        </w:rPr>
        <w:t xml:space="preserve">Proposal </w:t>
      </w:r>
      <w:r w:rsidR="00323ED2">
        <w:rPr>
          <w:b/>
        </w:rPr>
        <w:t>7</w:t>
      </w:r>
      <w:r>
        <w:rPr>
          <w:b/>
        </w:rPr>
        <w:t>: In SL-U, the RRC IDLE/INACTIVE or OOC UE</w:t>
      </w:r>
      <w:r w:rsidRPr="00486C77">
        <w:rPr>
          <w:b/>
        </w:rPr>
        <w:t xml:space="preserve"> use</w:t>
      </w:r>
      <w:r>
        <w:rPr>
          <w:b/>
        </w:rPr>
        <w:t>s</w:t>
      </w:r>
      <w:r w:rsidRPr="00486C77">
        <w:rPr>
          <w:b/>
        </w:rPr>
        <w:t xml:space="preserve"> the CAPC of the standardized PQI which best matches the QoS characteristics of the non-standardized PQI</w:t>
      </w:r>
      <w:r>
        <w:rPr>
          <w:b/>
        </w:rPr>
        <w:t xml:space="preserve"> when determining the CAPC for a DRB that includes QoS flows with non-standardized PQI. </w:t>
      </w:r>
    </w:p>
    <w:p w14:paraId="700A28BA" w14:textId="5C184CFB" w:rsidR="000C6AE4" w:rsidRPr="00C02267" w:rsidRDefault="000C6AE4" w:rsidP="000C6AE4">
      <w:pPr>
        <w:pStyle w:val="5"/>
        <w:spacing w:line="240" w:lineRule="auto"/>
        <w:ind w:left="720" w:hanging="360"/>
        <w:rPr>
          <w:lang w:val="en-US"/>
        </w:rPr>
      </w:pPr>
      <w:r w:rsidRPr="000C6AE4">
        <w:rPr>
          <w:rFonts w:eastAsia="宋体"/>
          <w:b/>
          <w:lang w:eastAsia="zh-CN"/>
        </w:rPr>
        <w:t xml:space="preserve">CAPC selection and multiplexing of data </w:t>
      </w:r>
      <w:r w:rsidR="0009605F" w:rsidRPr="0009605F">
        <w:rPr>
          <w:rFonts w:eastAsia="宋体"/>
          <w:b/>
          <w:lang w:eastAsia="zh-CN"/>
        </w:rPr>
        <w:t>in SL-U</w:t>
      </w:r>
    </w:p>
    <w:p w14:paraId="2D29F3FD" w14:textId="77777777" w:rsidR="00E7244B" w:rsidRDefault="008D24A7" w:rsidP="00442027">
      <w:pPr>
        <w:jc w:val="both"/>
        <w:rPr>
          <w:rFonts w:eastAsiaTheme="minorEastAsia"/>
          <w:lang w:val="en-US" w:eastAsia="zh-CN"/>
        </w:rPr>
      </w:pPr>
      <w:r>
        <w:rPr>
          <w:rFonts w:eastAsiaTheme="minorEastAsia"/>
          <w:lang w:val="en-US" w:eastAsia="zh-CN"/>
        </w:rPr>
        <w:t xml:space="preserve">During last meeting, we have </w:t>
      </w:r>
      <w:r w:rsidR="00E7244B">
        <w:rPr>
          <w:rFonts w:eastAsiaTheme="minorEastAsia"/>
          <w:lang w:val="en-US" w:eastAsia="zh-CN"/>
        </w:rPr>
        <w:t>reached the following agreement on how to determine the CAPC of the TB if CAPC is not indicated in DCI</w:t>
      </w:r>
      <w:r>
        <w:rPr>
          <w:rFonts w:eastAsiaTheme="minorEastAsia"/>
          <w:lang w:val="en-US" w:eastAsia="zh-CN"/>
        </w:rPr>
        <w:t>.</w:t>
      </w:r>
    </w:p>
    <w:p w14:paraId="018DC3EC" w14:textId="77777777" w:rsidR="00E7244B" w:rsidRDefault="00E7244B" w:rsidP="00E7244B">
      <w:pPr>
        <w:pBdr>
          <w:top w:val="single" w:sz="4" w:space="1" w:color="auto"/>
          <w:left w:val="single" w:sz="4" w:space="4" w:color="auto"/>
          <w:bottom w:val="single" w:sz="4" w:space="1" w:color="auto"/>
          <w:right w:val="single" w:sz="4" w:space="4" w:color="auto"/>
        </w:pBdr>
        <w:tabs>
          <w:tab w:val="left" w:pos="1622"/>
        </w:tabs>
        <w:ind w:leftChars="229" w:left="821" w:hanging="363"/>
      </w:pPr>
      <w:r>
        <w:t>7:</w:t>
      </w:r>
      <w:r>
        <w:tab/>
        <w:t>If PQI-based CAPC mapping is agreed, as in NR-U, to determine the CAPC of the SL TB when the CAPC is not indicated in the DCI:</w:t>
      </w:r>
    </w:p>
    <w:p w14:paraId="36A1E943" w14:textId="77777777" w:rsidR="00E7244B" w:rsidRDefault="00E7244B" w:rsidP="00E7244B">
      <w:pPr>
        <w:pBdr>
          <w:top w:val="single" w:sz="4" w:space="1" w:color="auto"/>
          <w:left w:val="single" w:sz="4" w:space="4" w:color="auto"/>
          <w:bottom w:val="single" w:sz="4" w:space="1" w:color="auto"/>
          <w:right w:val="single" w:sz="4" w:space="4" w:color="auto"/>
        </w:pBdr>
        <w:tabs>
          <w:tab w:val="left" w:pos="1622"/>
        </w:tabs>
        <w:ind w:leftChars="229" w:left="821" w:hanging="363"/>
      </w:pPr>
      <w:r>
        <w:tab/>
        <w:t>- If only SL MAC CE(s) are included in the SL TB, the highest priority SL CAPC is used; FFS whether this rule can be extended to the case when SL MAC CE(s) multiplexed with STCH.</w:t>
      </w:r>
    </w:p>
    <w:p w14:paraId="7C7E7DD9" w14:textId="77777777" w:rsidR="00E7244B" w:rsidRDefault="00E7244B" w:rsidP="00E7244B">
      <w:pPr>
        <w:pBdr>
          <w:top w:val="single" w:sz="4" w:space="1" w:color="auto"/>
          <w:left w:val="single" w:sz="4" w:space="4" w:color="auto"/>
          <w:bottom w:val="single" w:sz="4" w:space="1" w:color="auto"/>
          <w:right w:val="single" w:sz="4" w:space="4" w:color="auto"/>
        </w:pBdr>
        <w:tabs>
          <w:tab w:val="left" w:pos="1622"/>
        </w:tabs>
        <w:ind w:leftChars="229" w:left="821" w:hanging="363"/>
      </w:pPr>
      <w:r>
        <w:tab/>
        <w:t>- If SCCH SDU(s) are included in the SL TB, the highest priority SL CAPC is used;</w:t>
      </w:r>
    </w:p>
    <w:p w14:paraId="1BAEF06F" w14:textId="77777777" w:rsidR="00E7244B" w:rsidRPr="006624D3" w:rsidRDefault="00E7244B" w:rsidP="00E7244B">
      <w:pPr>
        <w:pBdr>
          <w:top w:val="single" w:sz="4" w:space="1" w:color="auto"/>
          <w:left w:val="single" w:sz="4" w:space="4" w:color="auto"/>
          <w:bottom w:val="single" w:sz="4" w:space="1" w:color="auto"/>
          <w:right w:val="single" w:sz="4" w:space="4" w:color="auto"/>
        </w:pBdr>
        <w:tabs>
          <w:tab w:val="left" w:pos="1622"/>
        </w:tabs>
        <w:ind w:leftChars="229" w:left="821" w:hanging="363"/>
      </w:pPr>
      <w:r>
        <w:tab/>
        <w:t>- FFS how to select SL CAPC when SL CAPC of the SL logical channel(s) with MAC SDU multiplexed in the SL TB is used otherwise.</w:t>
      </w:r>
    </w:p>
    <w:p w14:paraId="07FBAB23" w14:textId="42B9CDA1" w:rsidR="008818F3" w:rsidRDefault="008D24A7" w:rsidP="00442027">
      <w:pPr>
        <w:jc w:val="both"/>
        <w:rPr>
          <w:rFonts w:eastAsiaTheme="minorEastAsia"/>
          <w:lang w:val="en-US" w:eastAsia="zh-CN"/>
        </w:rPr>
      </w:pPr>
      <w:r>
        <w:rPr>
          <w:rFonts w:eastAsiaTheme="minorEastAsia"/>
          <w:lang w:val="en-US" w:eastAsia="zh-CN"/>
        </w:rPr>
        <w:t xml:space="preserve">However there was some concern on whether to introduce some enhancement on the other cases or not. </w:t>
      </w:r>
      <w:r w:rsidR="00E7244B">
        <w:rPr>
          <w:rFonts w:eastAsiaTheme="minorEastAsia"/>
          <w:lang w:val="en-US" w:eastAsia="zh-CN"/>
        </w:rPr>
        <w:t xml:space="preserve">Actually some companies suggest to remove “only” from the first bullet since we have agreed to fix the CAPC of the SL MAC CEs as the highest CAPC priority. However, we think </w:t>
      </w:r>
      <w:r w:rsidR="00E7244B" w:rsidRPr="008818F3">
        <w:rPr>
          <w:rFonts w:eastAsiaTheme="minorEastAsia"/>
          <w:b/>
          <w:i/>
          <w:lang w:val="en-US" w:eastAsia="zh-CN"/>
        </w:rPr>
        <w:t>the CAPC of the SL MAC CE itself and the CAPC of the TB are two different things</w:t>
      </w:r>
      <w:r w:rsidR="00E7244B">
        <w:rPr>
          <w:rFonts w:eastAsiaTheme="minorEastAsia"/>
          <w:lang w:val="en-US" w:eastAsia="zh-CN"/>
        </w:rPr>
        <w:t>. Even though the CAPC of the SL MAC CE is fixed to the highest priority, when the SL MAC CEs are multiplexed with MAC SDUs with the lowest CAPC priority, it is not fair and not aligned with the regulations if the CAPC of the TB is always set to the highest priority. Therefore, for the first FFS, if SL MAC CEs are multiplexed with STCH, UE should not always set the CAPC of the TB as the highest priority.</w:t>
      </w:r>
    </w:p>
    <w:p w14:paraId="65A09B1B" w14:textId="18472958" w:rsidR="008818F3" w:rsidRPr="008D24A7" w:rsidRDefault="008818F3" w:rsidP="008818F3">
      <w:pPr>
        <w:jc w:val="both"/>
        <w:rPr>
          <w:b/>
        </w:rPr>
      </w:pPr>
      <w:r>
        <w:rPr>
          <w:b/>
        </w:rPr>
        <w:t xml:space="preserve">Proposal </w:t>
      </w:r>
      <w:r w:rsidR="00323ED2">
        <w:rPr>
          <w:b/>
        </w:rPr>
        <w:t>8</w:t>
      </w:r>
      <w:r>
        <w:rPr>
          <w:b/>
        </w:rPr>
        <w:t>: In SL-U, always using the highest CAPC priority cannot be extended to the case when</w:t>
      </w:r>
      <w:r w:rsidRPr="008818F3">
        <w:rPr>
          <w:b/>
        </w:rPr>
        <w:t xml:space="preserve"> SL MAC CE(s) </w:t>
      </w:r>
      <w:r>
        <w:rPr>
          <w:b/>
        </w:rPr>
        <w:t xml:space="preserve">are </w:t>
      </w:r>
      <w:r w:rsidRPr="008818F3">
        <w:rPr>
          <w:b/>
        </w:rPr>
        <w:t>multiplexed with STCH</w:t>
      </w:r>
      <w:r>
        <w:rPr>
          <w:b/>
        </w:rPr>
        <w:t xml:space="preserve">. </w:t>
      </w:r>
    </w:p>
    <w:p w14:paraId="1AB2B58D" w14:textId="5529397D" w:rsidR="00E7244B" w:rsidRDefault="008818F3" w:rsidP="00E7244B">
      <w:pPr>
        <w:jc w:val="both"/>
        <w:rPr>
          <w:lang w:val="en-US"/>
        </w:rPr>
      </w:pPr>
      <w:r>
        <w:rPr>
          <w:rFonts w:eastAsiaTheme="minorEastAsia"/>
          <w:lang w:val="en-US" w:eastAsia="zh-CN"/>
        </w:rPr>
        <w:t xml:space="preserve">While for the second FFS, i.e., how to determine the CAPC of the TB if only MAC SDUs are included. </w:t>
      </w:r>
      <w:r>
        <w:rPr>
          <w:rFonts w:eastAsiaTheme="minorEastAsia"/>
          <w:lang w:eastAsia="zh-CN"/>
        </w:rPr>
        <w:t xml:space="preserve">Originally in NR-U, it was agreed to </w:t>
      </w:r>
      <w:r w:rsidRPr="000C3C1B">
        <w:rPr>
          <w:lang w:val="en-US"/>
        </w:rPr>
        <w:t xml:space="preserve">select the highest CAPC </w:t>
      </w:r>
      <w:r>
        <w:rPr>
          <w:lang w:val="en-US"/>
        </w:rPr>
        <w:t>value</w:t>
      </w:r>
      <w:r w:rsidRPr="000C3C1B">
        <w:rPr>
          <w:lang w:val="en-US"/>
        </w:rPr>
        <w:t xml:space="preserve"> (lowest priorit</w:t>
      </w:r>
      <w:r>
        <w:rPr>
          <w:lang w:val="en-US"/>
        </w:rPr>
        <w:t xml:space="preserve">y) of LCHs multiplexed in a TB as highlighted in </w:t>
      </w:r>
      <w:r w:rsidRPr="008B0EAC">
        <w:rPr>
          <w:highlight w:val="green"/>
          <w:lang w:val="en-US"/>
        </w:rPr>
        <w:t>green</w:t>
      </w:r>
      <w:r>
        <w:rPr>
          <w:lang w:val="en-US"/>
        </w:rPr>
        <w:t xml:space="preserve">. However, some companies had concern that </w:t>
      </w:r>
      <w:r>
        <w:rPr>
          <w:lang w:val="en-US" w:eastAsia="ja-JP"/>
        </w:rPr>
        <w:t xml:space="preserve">the selection of the lowest priority CAPC for a MAC PDU which multiplexes different LCHs is not optimal since </w:t>
      </w:r>
      <w:bookmarkStart w:id="3" w:name="OLE_LINK35"/>
      <w:r>
        <w:rPr>
          <w:lang w:val="en-US" w:eastAsia="ja-JP"/>
        </w:rPr>
        <w:t>high priority data will be subject to delay when lower priority data</w:t>
      </w:r>
      <w:bookmarkEnd w:id="3"/>
      <w:r>
        <w:rPr>
          <w:lang w:val="en-US" w:eastAsia="ja-JP"/>
        </w:rPr>
        <w:t xml:space="preserve"> is multiplexed in the same MAC PDU.</w:t>
      </w:r>
      <w:r>
        <w:rPr>
          <w:rFonts w:eastAsiaTheme="minorEastAsia" w:hint="eastAsia"/>
          <w:lang w:val="en-US" w:eastAsia="zh-CN"/>
        </w:rPr>
        <w:t xml:space="preserve"> </w:t>
      </w:r>
      <w:r>
        <w:rPr>
          <w:lang w:val="en-US"/>
        </w:rPr>
        <w:t xml:space="preserve">Therefore, some companies proposed to introduce some restrictions during LCP, i.e., LCHs with low priority CAPC are not allowed to be multiplexed with LCHs having higher CAPC in the same TB. But finally companies think this issue was just quite corner since for CG of which the traffic type is quite </w:t>
      </w:r>
      <w:r>
        <w:rPr>
          <w:lang w:val="en-US" w:eastAsia="ja-JP"/>
        </w:rPr>
        <w:t>predictable</w:t>
      </w:r>
      <w:r w:rsidRPr="004001D3">
        <w:rPr>
          <w:lang w:val="en-US" w:eastAsia="ja-JP"/>
        </w:rPr>
        <w:t xml:space="preserve"> </w:t>
      </w:r>
      <w:r>
        <w:rPr>
          <w:lang w:val="en-US" w:eastAsia="ja-JP"/>
        </w:rPr>
        <w:t xml:space="preserve">with well-known periodicities and data sizes, the issue is not that serious. Therefore, the final conclusion for CAPC selection for </w:t>
      </w:r>
      <w:r>
        <w:rPr>
          <w:lang w:val="en-US" w:eastAsia="ja-JP"/>
        </w:rPr>
        <w:lastRenderedPageBreak/>
        <w:t xml:space="preserve">CG is to select </w:t>
      </w:r>
      <w:r w:rsidRPr="000C3C1B">
        <w:rPr>
          <w:lang w:val="en-US"/>
        </w:rPr>
        <w:t xml:space="preserve">the highest CAPC </w:t>
      </w:r>
      <w:r>
        <w:rPr>
          <w:lang w:val="en-US"/>
        </w:rPr>
        <w:t>value</w:t>
      </w:r>
      <w:r w:rsidRPr="000C3C1B">
        <w:rPr>
          <w:lang w:val="en-US"/>
        </w:rPr>
        <w:t xml:space="preserve"> (lowest priorit</w:t>
      </w:r>
      <w:r>
        <w:rPr>
          <w:lang w:val="en-US"/>
        </w:rPr>
        <w:t xml:space="preserve">y) of LCHs multiplexed in a TB without any restriction on multiplexing of data defined. </w:t>
      </w:r>
    </w:p>
    <w:tbl>
      <w:tblPr>
        <w:tblStyle w:val="afd"/>
        <w:tblW w:w="0" w:type="auto"/>
        <w:tblLook w:val="04A0" w:firstRow="1" w:lastRow="0" w:firstColumn="1" w:lastColumn="0" w:noHBand="0" w:noVBand="1"/>
      </w:tblPr>
      <w:tblGrid>
        <w:gridCol w:w="9629"/>
      </w:tblGrid>
      <w:tr w:rsidR="00E7244B" w14:paraId="7B2ECF7C" w14:textId="77777777" w:rsidTr="002B5FFE">
        <w:tc>
          <w:tcPr>
            <w:tcW w:w="9629" w:type="dxa"/>
          </w:tcPr>
          <w:p w14:paraId="54EBB4F1" w14:textId="77777777" w:rsidR="00E7244B" w:rsidRPr="00425751" w:rsidRDefault="00E7244B" w:rsidP="002B5FFE">
            <w:r w:rsidRPr="00425751">
              <w:t>When performing Type 1 LBT for the transmission of an uplink TB (see TS 37.213 [37], clause 4.2.1.1) and when the CAPC is not indicated in the DCI, the UE shall select the CAPC as follows:</w:t>
            </w:r>
          </w:p>
          <w:p w14:paraId="71896FC5" w14:textId="77777777" w:rsidR="00E7244B" w:rsidRPr="00E7244B" w:rsidRDefault="00E7244B" w:rsidP="002B5FFE">
            <w:pPr>
              <w:pStyle w:val="B1"/>
            </w:pPr>
            <w:r w:rsidRPr="00E7244B">
              <w:t>-</w:t>
            </w:r>
            <w:r w:rsidRPr="00E7244B">
              <w:tab/>
              <w:t>If only MAC CE(s) are included in the TB, the highest priority CAPC of those MAC CE(s) is used; or</w:t>
            </w:r>
          </w:p>
          <w:p w14:paraId="4091B9D3" w14:textId="77777777" w:rsidR="00E7244B" w:rsidRPr="00E7244B" w:rsidRDefault="00E7244B" w:rsidP="002B5FFE">
            <w:pPr>
              <w:pStyle w:val="B1"/>
            </w:pPr>
            <w:r w:rsidRPr="00E7244B">
              <w:t>-</w:t>
            </w:r>
            <w:r w:rsidRPr="00E7244B">
              <w:tab/>
              <w:t>If CCCH SDU(s) are included in the TB, the highest priority CAPC is used; or</w:t>
            </w:r>
          </w:p>
          <w:p w14:paraId="3192A4CD" w14:textId="77777777" w:rsidR="00E7244B" w:rsidRPr="00425751" w:rsidRDefault="00E7244B" w:rsidP="002B5FFE">
            <w:pPr>
              <w:pStyle w:val="B1"/>
            </w:pPr>
            <w:r w:rsidRPr="00E7244B">
              <w:t>-</w:t>
            </w:r>
            <w:r w:rsidRPr="00E7244B">
              <w:tab/>
              <w:t>If DCCH SDU(s) are included in the TB, the highest priority CAPC of the DCCH(s) is used; or</w:t>
            </w:r>
          </w:p>
          <w:p w14:paraId="61C91B72" w14:textId="77777777" w:rsidR="00E7244B" w:rsidRPr="00706DF4" w:rsidRDefault="00E7244B" w:rsidP="002B5FFE">
            <w:pPr>
              <w:pStyle w:val="B1"/>
            </w:pPr>
            <w:r w:rsidRPr="00425751">
              <w:t>-</w:t>
            </w:r>
            <w:r w:rsidRPr="00425751">
              <w:tab/>
            </w:r>
            <w:r w:rsidRPr="00706DF4">
              <w:rPr>
                <w:highlight w:val="green"/>
              </w:rPr>
              <w:t>The lowest priority CAPC of the logical channel(s) with MAC SDU multiplexed in the TB is used otherwise</w:t>
            </w:r>
            <w:r w:rsidRPr="00425751">
              <w:t>.</w:t>
            </w:r>
          </w:p>
        </w:tc>
      </w:tr>
    </w:tbl>
    <w:p w14:paraId="0DA4A17C" w14:textId="77777777" w:rsidR="008818F3" w:rsidRDefault="008818F3" w:rsidP="004839BA">
      <w:pPr>
        <w:jc w:val="both"/>
        <w:rPr>
          <w:rFonts w:eastAsiaTheme="minorEastAsia"/>
          <w:lang w:eastAsia="zh-CN"/>
        </w:rPr>
      </w:pPr>
    </w:p>
    <w:p w14:paraId="29F1A253" w14:textId="04D6F1B6" w:rsidR="008818F3" w:rsidRDefault="00706DF4" w:rsidP="004839BA">
      <w:pPr>
        <w:jc w:val="both"/>
        <w:rPr>
          <w:rFonts w:eastAsiaTheme="minorEastAsia"/>
          <w:lang w:eastAsia="zh-CN"/>
        </w:rPr>
      </w:pPr>
      <w:r>
        <w:rPr>
          <w:rFonts w:eastAsiaTheme="minorEastAsia"/>
          <w:lang w:eastAsia="zh-CN"/>
        </w:rPr>
        <w:t xml:space="preserve">When it comes SL-U, we </w:t>
      </w:r>
      <w:r w:rsidR="008818F3">
        <w:rPr>
          <w:rFonts w:eastAsiaTheme="minorEastAsia"/>
          <w:lang w:eastAsia="zh-CN"/>
        </w:rPr>
        <w:t>think similar principle can be adopted as well, this is because for transmission on CG in SL-U, similar as in NR-U, we can rely on NW to configure</w:t>
      </w:r>
      <w:r w:rsidR="008818F3" w:rsidRPr="008818F3">
        <w:rPr>
          <w:rFonts w:eastAsiaTheme="minorEastAsia"/>
          <w:lang w:eastAsia="zh-CN"/>
        </w:rPr>
        <w:t xml:space="preserve"> </w:t>
      </w:r>
      <w:r w:rsidR="008818F3">
        <w:rPr>
          <w:rFonts w:eastAsiaTheme="minorEastAsia"/>
          <w:lang w:eastAsia="zh-CN"/>
        </w:rPr>
        <w:t xml:space="preserve">multiple CG configurations to comply different types of such kind of predictable traffic. While for mode 2, </w:t>
      </w:r>
      <w:r w:rsidR="00E33129">
        <w:rPr>
          <w:rFonts w:eastAsiaTheme="minorEastAsia"/>
          <w:lang w:eastAsia="zh-CN"/>
        </w:rPr>
        <w:t xml:space="preserve">we think the handling of CAPC can be similar as the handling of resource selection, i.e., leave this to UE implementation to avoid multiplex </w:t>
      </w:r>
      <w:r w:rsidR="00E33129">
        <w:rPr>
          <w:lang w:val="en-US" w:eastAsia="ja-JP"/>
        </w:rPr>
        <w:t>high priority data with low priority data</w:t>
      </w:r>
      <w:r w:rsidR="00E33129">
        <w:rPr>
          <w:rFonts w:eastAsiaTheme="minorEastAsia"/>
          <w:lang w:eastAsia="zh-CN"/>
        </w:rPr>
        <w:t xml:space="preserve"> without introducing any restriction on LCP or multiplexing. </w:t>
      </w:r>
      <w:r w:rsidR="00AF4D2E">
        <w:rPr>
          <w:rFonts w:eastAsiaTheme="minorEastAsia"/>
          <w:lang w:eastAsia="zh-CN"/>
        </w:rPr>
        <w:t xml:space="preserve">Actually for IUC scheme, we have already had similar discussion on how to ensure the generated MAC PDU is for the targeted receiver which sends the preferred resource set and the conclusion is to have no update on LCP but leave this to UE implementation. </w:t>
      </w:r>
      <w:r w:rsidR="00633678">
        <w:rPr>
          <w:rFonts w:eastAsiaTheme="minorEastAsia"/>
          <w:lang w:eastAsia="zh-CN"/>
        </w:rPr>
        <w:t xml:space="preserve">We think similar handing can be adopted here, it is up to UE implementation to ensure the LCH with highest CAPC priority are not multiplexed together with the LCH with lowest CAPC priority. Therefore, we think for case when SL MAC CE are multiplexed with SL MAC SDUs and the case when only SL MAC SDUs are multiplexed, UE </w:t>
      </w:r>
      <w:r w:rsidR="00625670">
        <w:rPr>
          <w:rFonts w:eastAsiaTheme="minorEastAsia"/>
          <w:lang w:eastAsia="zh-CN"/>
        </w:rPr>
        <w:t>shall select</w:t>
      </w:r>
      <w:r w:rsidR="00633678">
        <w:rPr>
          <w:rFonts w:eastAsiaTheme="minorEastAsia"/>
          <w:lang w:eastAsia="zh-CN"/>
        </w:rPr>
        <w:t xml:space="preserve"> the lowest </w:t>
      </w:r>
      <w:r w:rsidR="00633678" w:rsidRPr="00633678">
        <w:rPr>
          <w:rFonts w:eastAsiaTheme="minorEastAsia"/>
          <w:lang w:eastAsia="zh-CN"/>
        </w:rPr>
        <w:t>priority CAPC of the logical channel(s) with MAC SDU multiplexed in the TB</w:t>
      </w:r>
      <w:r w:rsidR="00625670">
        <w:rPr>
          <w:rFonts w:eastAsiaTheme="minorEastAsia"/>
          <w:lang w:eastAsia="zh-CN"/>
        </w:rPr>
        <w:t xml:space="preserve"> similar as that in NR-U.</w:t>
      </w:r>
    </w:p>
    <w:p w14:paraId="1EC9DAF3" w14:textId="7AEE53FF" w:rsidR="00625670" w:rsidRDefault="00D65CAE" w:rsidP="0035196C">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323ED2">
        <w:rPr>
          <w:rFonts w:eastAsiaTheme="minorEastAsia"/>
          <w:b/>
          <w:lang w:eastAsia="zh-CN"/>
        </w:rPr>
        <w:t>9</w:t>
      </w:r>
      <w:r>
        <w:rPr>
          <w:rFonts w:eastAsiaTheme="minorEastAsia"/>
          <w:b/>
          <w:lang w:eastAsia="zh-CN"/>
        </w:rPr>
        <w:t>:</w:t>
      </w:r>
      <w:r w:rsidR="00956CE9">
        <w:rPr>
          <w:rFonts w:eastAsiaTheme="minorEastAsia"/>
          <w:b/>
          <w:lang w:eastAsia="zh-CN"/>
        </w:rPr>
        <w:t xml:space="preserve"> In SL-U,</w:t>
      </w:r>
      <w:r w:rsidR="00625670" w:rsidRPr="00625670">
        <w:rPr>
          <w:rFonts w:eastAsiaTheme="minorEastAsia"/>
          <w:b/>
          <w:lang w:eastAsia="zh-CN"/>
        </w:rPr>
        <w:t xml:space="preserve"> UE shall select the lowest priority CAPC of the logical channel(s) with MAC SDU </w:t>
      </w:r>
      <w:r w:rsidR="00625670">
        <w:rPr>
          <w:rFonts w:eastAsiaTheme="minorEastAsia"/>
          <w:b/>
          <w:lang w:eastAsia="zh-CN"/>
        </w:rPr>
        <w:t>when SL MAC CEs and SL MAC SDUs are multiplexed in the TB</w:t>
      </w:r>
      <w:r>
        <w:rPr>
          <w:rFonts w:eastAsiaTheme="minorEastAsia"/>
          <w:b/>
          <w:lang w:eastAsia="zh-CN"/>
        </w:rPr>
        <w:t>.</w:t>
      </w:r>
    </w:p>
    <w:p w14:paraId="788154AE" w14:textId="2059B99F" w:rsidR="00632B60" w:rsidRPr="00625670" w:rsidRDefault="00625670" w:rsidP="0035196C">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323ED2">
        <w:rPr>
          <w:rFonts w:eastAsiaTheme="minorEastAsia"/>
          <w:b/>
          <w:lang w:eastAsia="zh-CN"/>
        </w:rPr>
        <w:t>10</w:t>
      </w:r>
      <w:r>
        <w:rPr>
          <w:rFonts w:eastAsiaTheme="minorEastAsia"/>
          <w:b/>
          <w:lang w:eastAsia="zh-CN"/>
        </w:rPr>
        <w:t>: In SL-U,</w:t>
      </w:r>
      <w:r w:rsidRPr="00625670">
        <w:rPr>
          <w:rFonts w:eastAsiaTheme="minorEastAsia"/>
          <w:b/>
          <w:lang w:eastAsia="zh-CN"/>
        </w:rPr>
        <w:t xml:space="preserve"> UE shall select the lowest priority CAPC of the logical channel(s) with MAC SDU </w:t>
      </w:r>
      <w:r>
        <w:rPr>
          <w:rFonts w:eastAsiaTheme="minorEastAsia"/>
          <w:b/>
          <w:lang w:eastAsia="zh-CN"/>
        </w:rPr>
        <w:t>when only SL MAC SDUs are multiplexed in the TB.</w:t>
      </w:r>
    </w:p>
    <w:p w14:paraId="4C3100F4" w14:textId="5C3A286A" w:rsidR="0062723B" w:rsidRPr="00C02267" w:rsidRDefault="0062723B" w:rsidP="0062723B">
      <w:pPr>
        <w:pStyle w:val="5"/>
        <w:spacing w:line="240" w:lineRule="auto"/>
        <w:ind w:left="720" w:hanging="360"/>
        <w:rPr>
          <w:lang w:val="en-US"/>
        </w:rPr>
      </w:pPr>
      <w:r w:rsidRPr="000C6AE4">
        <w:rPr>
          <w:rFonts w:eastAsia="宋体"/>
          <w:b/>
          <w:lang w:eastAsia="zh-CN"/>
        </w:rPr>
        <w:t>C</w:t>
      </w:r>
      <w:r w:rsidR="00315F32">
        <w:rPr>
          <w:rFonts w:eastAsia="宋体"/>
          <w:b/>
          <w:lang w:eastAsia="zh-CN"/>
        </w:rPr>
        <w:t>OT</w:t>
      </w:r>
      <w:r>
        <w:rPr>
          <w:rFonts w:eastAsia="宋体"/>
          <w:b/>
          <w:lang w:eastAsia="zh-CN"/>
        </w:rPr>
        <w:t xml:space="preserve"> sharing</w:t>
      </w:r>
      <w:r w:rsidRPr="000C6AE4">
        <w:rPr>
          <w:rFonts w:eastAsia="宋体"/>
          <w:b/>
          <w:lang w:eastAsia="zh-CN"/>
        </w:rPr>
        <w:t xml:space="preserve"> </w:t>
      </w:r>
      <w:r w:rsidRPr="0009605F">
        <w:rPr>
          <w:rFonts w:eastAsia="宋体"/>
          <w:b/>
          <w:lang w:eastAsia="zh-CN"/>
        </w:rPr>
        <w:t>in SL-U</w:t>
      </w:r>
    </w:p>
    <w:p w14:paraId="3D2B9647" w14:textId="5772AE3E" w:rsidR="0062723B" w:rsidRDefault="00315F32" w:rsidP="0035196C">
      <w:pPr>
        <w:jc w:val="both"/>
        <w:rPr>
          <w:rFonts w:eastAsiaTheme="minorEastAsia" w:cs="Arial"/>
          <w:lang w:eastAsia="zh-CN"/>
        </w:rPr>
      </w:pPr>
      <w:r>
        <w:rPr>
          <w:rFonts w:eastAsiaTheme="minorEastAsia" w:cs="Arial"/>
          <w:lang w:eastAsia="zh-CN"/>
        </w:rPr>
        <w:t>For COT sharing in SL-U, RAN1 has discussed about this and agreed to support UE-to-UE COT sharing with some details FFS:</w:t>
      </w:r>
    </w:p>
    <w:tbl>
      <w:tblPr>
        <w:tblStyle w:val="afd"/>
        <w:tblW w:w="0" w:type="auto"/>
        <w:tblLook w:val="04A0" w:firstRow="1" w:lastRow="0" w:firstColumn="1" w:lastColumn="0" w:noHBand="0" w:noVBand="1"/>
      </w:tblPr>
      <w:tblGrid>
        <w:gridCol w:w="9629"/>
      </w:tblGrid>
      <w:tr w:rsidR="00315F32" w14:paraId="7D66AF80" w14:textId="77777777" w:rsidTr="00315F32">
        <w:tc>
          <w:tcPr>
            <w:tcW w:w="9629" w:type="dxa"/>
          </w:tcPr>
          <w:p w14:paraId="6767BDF4" w14:textId="77777777" w:rsidR="00315F32" w:rsidRPr="00E30C91" w:rsidRDefault="00315F32" w:rsidP="00782300">
            <w:pPr>
              <w:pStyle w:val="aff4"/>
              <w:numPr>
                <w:ilvl w:val="0"/>
                <w:numId w:val="5"/>
              </w:numPr>
              <w:overflowPunct/>
              <w:adjustRightInd/>
              <w:spacing w:line="276" w:lineRule="auto"/>
              <w:jc w:val="both"/>
              <w:textAlignment w:val="auto"/>
              <w:rPr>
                <w:rFonts w:ascii="Times New Roman" w:hAnsi="Times New Roman"/>
                <w:sz w:val="20"/>
                <w:szCs w:val="20"/>
                <w:lang w:val="en-US"/>
              </w:rPr>
            </w:pPr>
            <w:r w:rsidRPr="00E30C91">
              <w:rPr>
                <w:rFonts w:ascii="Times New Roman" w:hAnsi="Times New Roman"/>
                <w:sz w:val="20"/>
                <w:szCs w:val="20"/>
                <w:highlight w:val="cyan"/>
                <w:lang w:val="en-US"/>
              </w:rPr>
              <w:t>UE-to-UE COT sharing is supported in NR sidelink operation in a shared channel (SL-U).</w:t>
            </w:r>
          </w:p>
          <w:p w14:paraId="11EF2E9B" w14:textId="77777777" w:rsidR="00315F32" w:rsidRPr="00E30C91" w:rsidRDefault="00315F32" w:rsidP="00782300">
            <w:pPr>
              <w:pStyle w:val="aff4"/>
              <w:numPr>
                <w:ilvl w:val="1"/>
                <w:numId w:val="5"/>
              </w:numPr>
              <w:overflowPunct/>
              <w:adjustRightInd/>
              <w:spacing w:line="276" w:lineRule="auto"/>
              <w:jc w:val="both"/>
              <w:textAlignment w:val="auto"/>
              <w:rPr>
                <w:rFonts w:ascii="Times New Roman" w:hAnsi="Times New Roman"/>
                <w:sz w:val="20"/>
                <w:szCs w:val="20"/>
                <w:lang w:val="en-US"/>
              </w:rPr>
            </w:pPr>
            <w:r w:rsidRPr="00E30C91">
              <w:rPr>
                <w:rFonts w:ascii="Times New Roman" w:hAnsi="Times New Roman"/>
                <w:sz w:val="20"/>
                <w:szCs w:val="20"/>
                <w:lang w:val="en-US"/>
              </w:rPr>
              <w:t>FFS applicable SL channels and signals (e.g., PSCCH/PSSCH, PSFCH, S-SSB) for shared COT access and any restrictions (e.g. whether the COT can be shared with a single UE or multiple UEs)</w:t>
            </w:r>
          </w:p>
          <w:p w14:paraId="3081C4C6" w14:textId="0F420FCD" w:rsidR="00315F32" w:rsidRPr="00315F32" w:rsidRDefault="00315F32" w:rsidP="00782300">
            <w:pPr>
              <w:pStyle w:val="aff4"/>
              <w:numPr>
                <w:ilvl w:val="1"/>
                <w:numId w:val="5"/>
              </w:numPr>
              <w:overflowPunct/>
              <w:adjustRightInd/>
              <w:spacing w:line="276" w:lineRule="auto"/>
              <w:jc w:val="both"/>
              <w:textAlignment w:val="auto"/>
              <w:rPr>
                <w:rFonts w:cs="Times"/>
                <w:lang w:val="en-US"/>
              </w:rPr>
            </w:pPr>
            <w:r w:rsidRPr="00E30C91">
              <w:rPr>
                <w:rFonts w:ascii="Times New Roman" w:hAnsi="Times New Roman"/>
                <w:sz w:val="20"/>
                <w:szCs w:val="20"/>
                <w:lang w:val="en-US"/>
              </w:rPr>
              <w:t>FFS all other details in compliance with the regulatory requirement</w:t>
            </w:r>
            <w:r w:rsidRPr="00E30C91">
              <w:rPr>
                <w:rFonts w:ascii="Times New Roman" w:hAnsi="Times New Roman"/>
                <w:color w:val="7030A0"/>
                <w:sz w:val="20"/>
                <w:szCs w:val="20"/>
                <w:lang w:val="en-US"/>
              </w:rPr>
              <w:t>s</w:t>
            </w:r>
          </w:p>
        </w:tc>
      </w:tr>
    </w:tbl>
    <w:p w14:paraId="7A3CB336" w14:textId="2DD2ED67" w:rsidR="00315F32" w:rsidRDefault="00315F32" w:rsidP="0035196C">
      <w:pPr>
        <w:jc w:val="both"/>
        <w:rPr>
          <w:rFonts w:eastAsiaTheme="minorEastAsia" w:cs="Arial"/>
          <w:lang w:eastAsia="zh-CN"/>
        </w:rPr>
      </w:pPr>
      <w:r>
        <w:rPr>
          <w:rFonts w:eastAsiaTheme="minorEastAsia" w:cs="Arial" w:hint="eastAsia"/>
          <w:lang w:eastAsia="zh-CN"/>
        </w:rPr>
        <w:t xml:space="preserve"> </w:t>
      </w:r>
      <w:r>
        <w:rPr>
          <w:rFonts w:eastAsiaTheme="minorEastAsia" w:cs="Arial"/>
          <w:lang w:eastAsia="zh-CN"/>
        </w:rPr>
        <w:t>In addition, during last RAN1 meeting, the following agreements were achieved for UE-to-UE COT sharing.</w:t>
      </w:r>
    </w:p>
    <w:tbl>
      <w:tblPr>
        <w:tblStyle w:val="afd"/>
        <w:tblW w:w="0" w:type="auto"/>
        <w:tblLook w:val="04A0" w:firstRow="1" w:lastRow="0" w:firstColumn="1" w:lastColumn="0" w:noHBand="0" w:noVBand="1"/>
      </w:tblPr>
      <w:tblGrid>
        <w:gridCol w:w="9629"/>
      </w:tblGrid>
      <w:tr w:rsidR="00315F32" w14:paraId="0DBA6B6D" w14:textId="77777777" w:rsidTr="00315F32">
        <w:tc>
          <w:tcPr>
            <w:tcW w:w="9629" w:type="dxa"/>
          </w:tcPr>
          <w:p w14:paraId="43B7FA48" w14:textId="77777777" w:rsidR="00315F32" w:rsidRPr="0053193A" w:rsidRDefault="00315F32" w:rsidP="00782300">
            <w:pPr>
              <w:numPr>
                <w:ilvl w:val="0"/>
                <w:numId w:val="5"/>
              </w:numPr>
              <w:autoSpaceDE w:val="0"/>
              <w:autoSpaceDN w:val="0"/>
              <w:spacing w:after="0"/>
              <w:jc w:val="both"/>
              <w:rPr>
                <w:rFonts w:eastAsia="宋体"/>
                <w:lang w:eastAsia="x-none"/>
              </w:rPr>
            </w:pPr>
            <w:r w:rsidRPr="0053193A">
              <w:rPr>
                <w:rFonts w:eastAsia="宋体"/>
                <w:lang w:eastAsia="x-none"/>
              </w:rPr>
              <w:t>For UE-to-UE COT sharing, continue considering the following alternatives:</w:t>
            </w:r>
          </w:p>
          <w:p w14:paraId="04097327" w14:textId="77777777" w:rsidR="00315F32" w:rsidRPr="0053193A" w:rsidRDefault="00315F32" w:rsidP="00782300">
            <w:pPr>
              <w:numPr>
                <w:ilvl w:val="1"/>
                <w:numId w:val="5"/>
              </w:numPr>
              <w:autoSpaceDE w:val="0"/>
              <w:autoSpaceDN w:val="0"/>
              <w:spacing w:after="0"/>
              <w:jc w:val="both"/>
              <w:rPr>
                <w:rFonts w:eastAsia="宋体"/>
                <w:b/>
                <w:lang w:eastAsia="x-none"/>
              </w:rPr>
            </w:pPr>
            <w:r w:rsidRPr="0053193A">
              <w:rPr>
                <w:rFonts w:eastAsia="宋体"/>
                <w:b/>
                <w:lang w:eastAsia="x-none"/>
              </w:rPr>
              <w:t>Alt. 1: A responding SL UE can utilize a COT shared by a COT initiating UE when the responding SL UE is a target receiver of the at least COT initiating UE’s PSSCH data transmission in the COT.</w:t>
            </w:r>
          </w:p>
          <w:p w14:paraId="79934E38"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When the responding UE uses the shared COT for its transmission has an equal or smaller CAPC value than the CAPC value indicated in a shared COT information</w:t>
            </w:r>
          </w:p>
          <w:p w14:paraId="232CBD3F"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any additional conditions</w:t>
            </w:r>
          </w:p>
          <w:p w14:paraId="0664D9F4" w14:textId="77777777" w:rsidR="00315F32" w:rsidRPr="0053193A" w:rsidRDefault="00315F32" w:rsidP="00782300">
            <w:pPr>
              <w:numPr>
                <w:ilvl w:val="1"/>
                <w:numId w:val="5"/>
              </w:numPr>
              <w:autoSpaceDE w:val="0"/>
              <w:autoSpaceDN w:val="0"/>
              <w:spacing w:after="0"/>
              <w:jc w:val="both"/>
              <w:rPr>
                <w:rFonts w:eastAsia="宋体"/>
                <w:b/>
                <w:lang w:eastAsia="x-none"/>
              </w:rPr>
            </w:pPr>
            <w:r w:rsidRPr="0053193A">
              <w:rPr>
                <w:rFonts w:eastAsia="宋体"/>
                <w:b/>
                <w:lang w:eastAsia="x-none"/>
              </w:rPr>
              <w:t>Alt. 2: A responding SL UE can utilize a COT shared by a COT initiating UE when the responding SL UE is a target receiver of the COT initiating UE’s transmission in the COT.</w:t>
            </w:r>
          </w:p>
          <w:p w14:paraId="660A24BA"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When the responding UE uses the shared COT for its transmission has an equal or smaller CAPC value than the CAPC value indicated in a shared COT information</w:t>
            </w:r>
          </w:p>
          <w:p w14:paraId="03596EDD" w14:textId="77777777" w:rsidR="002975C9"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how to determine a SL UE is a target receiver</w:t>
            </w:r>
          </w:p>
          <w:p w14:paraId="2E2FF187" w14:textId="605DA395"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details of the channel type of the COT initiating UE’s transmission</w:t>
            </w:r>
          </w:p>
          <w:p w14:paraId="0051887C"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any additional conditions</w:t>
            </w:r>
          </w:p>
          <w:p w14:paraId="52EDB89D" w14:textId="77777777" w:rsidR="00315F32" w:rsidRPr="0053193A" w:rsidRDefault="00315F32" w:rsidP="00782300">
            <w:pPr>
              <w:numPr>
                <w:ilvl w:val="1"/>
                <w:numId w:val="5"/>
              </w:numPr>
              <w:autoSpaceDE w:val="0"/>
              <w:autoSpaceDN w:val="0"/>
              <w:spacing w:after="0"/>
              <w:jc w:val="both"/>
              <w:rPr>
                <w:rFonts w:eastAsia="宋体"/>
                <w:lang w:eastAsia="x-none"/>
              </w:rPr>
            </w:pPr>
            <w:r w:rsidRPr="0053193A">
              <w:rPr>
                <w:rFonts w:eastAsia="宋体"/>
                <w:lang w:eastAsia="x-none"/>
              </w:rPr>
              <w:lastRenderedPageBreak/>
              <w:t>For Alt1 and Alt2: When a responding UE uses a shared COT for its transmission(s), the COT initiating UE is a target receiver of the responding UE’s transmission(s).</w:t>
            </w:r>
          </w:p>
          <w:p w14:paraId="04D04864"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details of the channel type of the responding UE’s transmission(s)</w:t>
            </w:r>
          </w:p>
          <w:p w14:paraId="4575CEAA" w14:textId="77777777" w:rsidR="00315F32" w:rsidRPr="0053193A" w:rsidRDefault="00315F32" w:rsidP="00782300">
            <w:pPr>
              <w:numPr>
                <w:ilvl w:val="0"/>
                <w:numId w:val="5"/>
              </w:numPr>
              <w:autoSpaceDE w:val="0"/>
              <w:autoSpaceDN w:val="0"/>
              <w:spacing w:after="0"/>
              <w:jc w:val="both"/>
              <w:rPr>
                <w:rFonts w:eastAsia="宋体"/>
                <w:lang w:eastAsia="x-none"/>
              </w:rPr>
            </w:pPr>
            <w:r w:rsidRPr="0053193A">
              <w:rPr>
                <w:rFonts w:eastAsia="宋体"/>
                <w:lang w:eastAsia="x-none"/>
              </w:rPr>
              <w:t>gNB relaying/forwarding a UE initiated COT to another UE is not supported in Rel-18</w:t>
            </w:r>
          </w:p>
          <w:p w14:paraId="336A3D32" w14:textId="6795C9A4" w:rsidR="00315F32" w:rsidRPr="00315F32" w:rsidRDefault="00315F32" w:rsidP="00782300">
            <w:pPr>
              <w:numPr>
                <w:ilvl w:val="0"/>
                <w:numId w:val="5"/>
              </w:numPr>
              <w:autoSpaceDE w:val="0"/>
              <w:autoSpaceDN w:val="0"/>
              <w:spacing w:after="0"/>
              <w:jc w:val="both"/>
              <w:rPr>
                <w:rFonts w:eastAsia="宋体"/>
                <w:lang w:eastAsia="x-none"/>
              </w:rPr>
            </w:pPr>
            <w:r w:rsidRPr="0053193A">
              <w:rPr>
                <w:rFonts w:eastAsia="宋体"/>
                <w:lang w:eastAsia="x-none"/>
              </w:rPr>
              <w:t>FFS whether a Mode 1 UE can report a COT or related information to gNB for aiding Mode 1 RA</w:t>
            </w:r>
          </w:p>
        </w:tc>
      </w:tr>
    </w:tbl>
    <w:p w14:paraId="0FEA4184" w14:textId="4C763F89" w:rsidR="00315F32" w:rsidRDefault="002975C9" w:rsidP="0035196C">
      <w:pPr>
        <w:jc w:val="both"/>
        <w:rPr>
          <w:rFonts w:eastAsiaTheme="minorEastAsia" w:cs="Arial"/>
          <w:lang w:eastAsia="zh-CN"/>
        </w:rPr>
      </w:pPr>
      <w:r>
        <w:rPr>
          <w:rFonts w:eastAsiaTheme="minorEastAsia" w:cs="Arial"/>
          <w:lang w:eastAsia="zh-CN"/>
        </w:rPr>
        <w:lastRenderedPageBreak/>
        <w:t xml:space="preserve">There may be some impact on RAN2 to support UE-to-UE COT sharing as listed in the above RAN1 agreement, e.g., </w:t>
      </w:r>
      <w:r w:rsidRPr="0053193A">
        <w:rPr>
          <w:rFonts w:eastAsia="宋体"/>
          <w:lang w:eastAsia="x-none"/>
        </w:rPr>
        <w:t>whether a Mode 1 UE can report a COT or related information to gNB for aiding Mode 1 RA</w:t>
      </w:r>
      <w:r>
        <w:rPr>
          <w:rFonts w:eastAsia="宋体"/>
          <w:lang w:eastAsia="x-none"/>
        </w:rPr>
        <w:t>. However</w:t>
      </w:r>
      <w:r>
        <w:rPr>
          <w:rFonts w:eastAsiaTheme="minorEastAsia" w:cs="Arial"/>
          <w:lang w:eastAsia="zh-CN"/>
        </w:rPr>
        <w:t xml:space="preserve"> f</w:t>
      </w:r>
      <w:r w:rsidR="00315F32">
        <w:rPr>
          <w:rFonts w:eastAsiaTheme="minorEastAsia" w:cs="Arial"/>
          <w:lang w:eastAsia="zh-CN"/>
        </w:rPr>
        <w:t xml:space="preserve">rom RAN2 point of view, we </w:t>
      </w:r>
      <w:r w:rsidR="009708FC">
        <w:rPr>
          <w:rFonts w:eastAsiaTheme="minorEastAsia" w:cs="Arial"/>
          <w:lang w:eastAsia="zh-CN"/>
        </w:rPr>
        <w:t xml:space="preserve">propose to wait for more RAN1 input before we start the corresponding discussion on UE-to-UE COT sharing. </w:t>
      </w:r>
    </w:p>
    <w:p w14:paraId="7E667D8E" w14:textId="0E1BC575" w:rsidR="00E33129" w:rsidRDefault="002975C9" w:rsidP="0035196C">
      <w:pPr>
        <w:jc w:val="both"/>
        <w:rPr>
          <w:rFonts w:eastAsiaTheme="minorEastAsia"/>
          <w:b/>
          <w:lang w:eastAsia="zh-CN"/>
        </w:rPr>
      </w:pPr>
      <w:r>
        <w:rPr>
          <w:rFonts w:eastAsiaTheme="minorEastAsia" w:hint="eastAsia"/>
          <w:b/>
          <w:lang w:eastAsia="zh-CN"/>
        </w:rPr>
        <w:t>P</w:t>
      </w:r>
      <w:r>
        <w:rPr>
          <w:rFonts w:eastAsiaTheme="minorEastAsia"/>
          <w:b/>
          <w:lang w:eastAsia="zh-CN"/>
        </w:rPr>
        <w:t>roposal 1</w:t>
      </w:r>
      <w:r w:rsidR="00323ED2">
        <w:rPr>
          <w:rFonts w:eastAsiaTheme="minorEastAsia"/>
          <w:b/>
          <w:lang w:eastAsia="zh-CN"/>
        </w:rPr>
        <w:t>1</w:t>
      </w:r>
      <w:r>
        <w:rPr>
          <w:rFonts w:eastAsiaTheme="minorEastAsia"/>
          <w:b/>
          <w:lang w:eastAsia="zh-CN"/>
        </w:rPr>
        <w:t xml:space="preserve">: In SL-U, RAN2 wait for more RAN1 input before we start the corresponding discussion on UE-to-UE COT sharing. </w:t>
      </w:r>
    </w:p>
    <w:p w14:paraId="1DFF242A" w14:textId="77777777" w:rsidR="00637ED8" w:rsidRPr="00224CEF" w:rsidRDefault="00637ED8" w:rsidP="00637ED8">
      <w:pPr>
        <w:pStyle w:val="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p w14:paraId="2DAC8878" w14:textId="4D7097ED" w:rsidR="002975C9" w:rsidRDefault="00333F5B" w:rsidP="00FC6A5A">
      <w:pPr>
        <w:jc w:val="both"/>
        <w:rPr>
          <w:rFonts w:eastAsiaTheme="minorEastAsia"/>
          <w:lang w:eastAsia="zh-CN"/>
        </w:rPr>
      </w:pPr>
      <w:r w:rsidRPr="007E2964">
        <w:rPr>
          <w:rFonts w:eastAsiaTheme="minorEastAsia"/>
          <w:lang w:eastAsia="zh-CN"/>
        </w:rPr>
        <w:t>In this contribution, we discussed</w:t>
      </w:r>
      <w:r w:rsidR="0035196C" w:rsidRPr="007E2964">
        <w:rPr>
          <w:rFonts w:eastAsiaTheme="minorEastAsia"/>
          <w:lang w:eastAsia="zh-CN"/>
        </w:rPr>
        <w:t xml:space="preserve"> </w:t>
      </w:r>
      <w:r w:rsidR="0035196C" w:rsidRPr="007E2964">
        <w:rPr>
          <w:rFonts w:eastAsiaTheme="minorEastAsia" w:hint="eastAsia"/>
          <w:lang w:eastAsia="zh-CN"/>
        </w:rPr>
        <w:t>about</w:t>
      </w:r>
      <w:r w:rsidRPr="007E2964">
        <w:rPr>
          <w:rFonts w:eastAsiaTheme="minorEastAsia"/>
          <w:lang w:eastAsia="zh-CN"/>
        </w:rPr>
        <w:t xml:space="preserve"> </w:t>
      </w:r>
      <w:r w:rsidR="007E2964" w:rsidRPr="007E2964">
        <w:rPr>
          <w:rFonts w:eastAsiaTheme="minorEastAsia"/>
          <w:lang w:eastAsia="zh-CN"/>
        </w:rPr>
        <w:t>CAPC for sidelink operation on unlicensed spectrum and have</w:t>
      </w:r>
      <w:r w:rsidR="007E2964">
        <w:rPr>
          <w:rFonts w:eastAsiaTheme="minorEastAsia"/>
          <w:lang w:eastAsia="zh-CN"/>
        </w:rPr>
        <w:t xml:space="preserve"> the</w:t>
      </w:r>
      <w:r w:rsidR="007E2964" w:rsidRPr="007E2964">
        <w:rPr>
          <w:rFonts w:eastAsiaTheme="minorEastAsia"/>
          <w:lang w:eastAsia="zh-CN"/>
        </w:rPr>
        <w:t xml:space="preserve"> corresponding </w:t>
      </w:r>
      <w:r w:rsidRPr="007E2964">
        <w:rPr>
          <w:rFonts w:eastAsiaTheme="minorEastAsia"/>
          <w:lang w:eastAsia="zh-CN"/>
        </w:rPr>
        <w:t>proposals:</w:t>
      </w:r>
    </w:p>
    <w:p w14:paraId="3FB71DC2" w14:textId="77777777" w:rsidR="00C97EBB" w:rsidRDefault="00C97EBB" w:rsidP="00C97EBB">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1</w:t>
      </w:r>
      <w:r w:rsidRPr="00333F5B">
        <w:rPr>
          <w:rFonts w:eastAsiaTheme="minorEastAsia"/>
          <w:b/>
          <w:lang w:eastAsia="zh-CN"/>
        </w:rPr>
        <w:t xml:space="preserve">: </w:t>
      </w:r>
      <w:r>
        <w:rPr>
          <w:rFonts w:eastAsiaTheme="minorEastAsia"/>
          <w:b/>
          <w:lang w:eastAsia="zh-CN"/>
        </w:rPr>
        <w:t>Confirm the WA “</w:t>
      </w:r>
      <w:r w:rsidRPr="0089030C">
        <w:rPr>
          <w:rFonts w:eastAsiaTheme="minorEastAsia"/>
          <w:b/>
          <w:lang w:eastAsia="zh-CN"/>
        </w:rPr>
        <w:t>PQI is used to determine the CAPC mapping as in NR-U</w:t>
      </w:r>
      <w:r>
        <w:rPr>
          <w:rFonts w:eastAsiaTheme="minorEastAsia"/>
          <w:b/>
          <w:lang w:eastAsia="zh-CN"/>
        </w:rPr>
        <w:t>” as agreement</w:t>
      </w:r>
      <w:r w:rsidRPr="009F0C36">
        <w:rPr>
          <w:rFonts w:eastAsiaTheme="minorEastAsia"/>
          <w:b/>
          <w:lang w:eastAsia="zh-CN"/>
        </w:rPr>
        <w:t>.</w:t>
      </w:r>
    </w:p>
    <w:p w14:paraId="25229118" w14:textId="77777777" w:rsidR="00C97EBB" w:rsidRDefault="00C97EBB" w:rsidP="00C97EBB">
      <w:pPr>
        <w:jc w:val="both"/>
        <w:rPr>
          <w:b/>
        </w:rPr>
      </w:pPr>
      <w:r w:rsidRPr="00333F5B">
        <w:rPr>
          <w:rFonts w:eastAsiaTheme="minorEastAsia"/>
          <w:b/>
          <w:lang w:eastAsia="zh-CN"/>
        </w:rPr>
        <w:t>P</w:t>
      </w:r>
      <w:r w:rsidRPr="0089030C">
        <w:rPr>
          <w:b/>
        </w:rPr>
        <w:t xml:space="preserve">roposal 2: In SL-U, </w:t>
      </w:r>
      <w:r>
        <w:rPr>
          <w:b/>
        </w:rPr>
        <w:t>the CAPC mapping table also applies to the UE side</w:t>
      </w:r>
      <w:r w:rsidRPr="0089030C">
        <w:rPr>
          <w:b/>
        </w:rPr>
        <w:t xml:space="preserve">. </w:t>
      </w:r>
    </w:p>
    <w:p w14:paraId="3A251E0F" w14:textId="77777777" w:rsidR="00C97EBB" w:rsidRDefault="00C97EBB" w:rsidP="00C97EBB">
      <w:pPr>
        <w:jc w:val="both"/>
        <w:rPr>
          <w:b/>
        </w:rPr>
      </w:pPr>
      <w:r>
        <w:rPr>
          <w:b/>
        </w:rPr>
        <w:t xml:space="preserve">Proposal 3: In SL-U, the RRC IDLE/INACTIVE or OOC UE should apply the configured CAPC for the DRB if CAPC is configured in SIB12 or pre-configuration. </w:t>
      </w:r>
    </w:p>
    <w:p w14:paraId="3CFF0535" w14:textId="77777777" w:rsidR="00C97EBB" w:rsidRDefault="00C97EBB" w:rsidP="00C97EBB">
      <w:pPr>
        <w:jc w:val="both"/>
        <w:rPr>
          <w:b/>
        </w:rPr>
      </w:pPr>
      <w:r>
        <w:rPr>
          <w:b/>
        </w:rPr>
        <w:t>Proposal 4: In SL-U, the RRC IDLE/INACTIVE or OOC UE checks the mapping table and determines the CAPC itself for the DRB if CAPC is not configured in SIB12 or pre-configuration.</w:t>
      </w:r>
    </w:p>
    <w:p w14:paraId="6E754D56" w14:textId="77777777" w:rsidR="00C97EBB" w:rsidRPr="00D522B7" w:rsidRDefault="00C97EBB" w:rsidP="00C97EBB">
      <w:pPr>
        <w:jc w:val="both"/>
        <w:rPr>
          <w:b/>
        </w:rPr>
      </w:pPr>
      <w:r>
        <w:rPr>
          <w:b/>
        </w:rPr>
        <w:t>Proposal 5: In SL-U, both PDB and priority should be considered when determining the PQI to CAPC mapping.</w:t>
      </w:r>
    </w:p>
    <w:p w14:paraId="0F1BF657" w14:textId="77777777" w:rsidR="00C97EBB" w:rsidRPr="00323ED2" w:rsidRDefault="00C97EBB" w:rsidP="00C97EBB">
      <w:pPr>
        <w:jc w:val="both"/>
        <w:rPr>
          <w:b/>
        </w:rPr>
      </w:pPr>
      <w:r>
        <w:rPr>
          <w:b/>
        </w:rPr>
        <w:t>Proposal 6: In SL-U, adopt the above table as the mapping table between CAPC and PQI.</w:t>
      </w:r>
    </w:p>
    <w:p w14:paraId="4CAE1536" w14:textId="211D4846" w:rsidR="00C97EBB" w:rsidRDefault="00C97EBB" w:rsidP="00FC6A5A">
      <w:pPr>
        <w:jc w:val="both"/>
        <w:rPr>
          <w:b/>
        </w:rPr>
      </w:pPr>
      <w:r>
        <w:rPr>
          <w:b/>
        </w:rPr>
        <w:t>Proposal 7: In SL-U, the RRC IDLE/INACTIVE or OOC UE</w:t>
      </w:r>
      <w:r w:rsidRPr="00486C77">
        <w:rPr>
          <w:b/>
        </w:rPr>
        <w:t xml:space="preserve"> use</w:t>
      </w:r>
      <w:r>
        <w:rPr>
          <w:b/>
        </w:rPr>
        <w:t>s</w:t>
      </w:r>
      <w:r w:rsidRPr="00486C77">
        <w:rPr>
          <w:b/>
        </w:rPr>
        <w:t xml:space="preserve"> the CAPC of the standardized PQI which best matches the QoS characteristics of the non-standardized PQI</w:t>
      </w:r>
      <w:r>
        <w:rPr>
          <w:b/>
        </w:rPr>
        <w:t xml:space="preserve"> when determining the CAPC for a DRB that includes QoS flows with non-standardized PQI.</w:t>
      </w:r>
    </w:p>
    <w:p w14:paraId="3E371C09" w14:textId="77777777" w:rsidR="00C97EBB" w:rsidRPr="008D24A7" w:rsidRDefault="00C97EBB" w:rsidP="00C97EBB">
      <w:pPr>
        <w:jc w:val="both"/>
        <w:rPr>
          <w:b/>
        </w:rPr>
      </w:pPr>
      <w:r>
        <w:rPr>
          <w:b/>
        </w:rPr>
        <w:t>Proposal 8: In SL-U, always using the highest CAPC priority cannot be extended to the case when</w:t>
      </w:r>
      <w:r w:rsidRPr="008818F3">
        <w:rPr>
          <w:b/>
        </w:rPr>
        <w:t xml:space="preserve"> SL MAC CE(s) </w:t>
      </w:r>
      <w:r>
        <w:rPr>
          <w:b/>
        </w:rPr>
        <w:t xml:space="preserve">are </w:t>
      </w:r>
      <w:r w:rsidRPr="008818F3">
        <w:rPr>
          <w:b/>
        </w:rPr>
        <w:t>multiplexed with STCH</w:t>
      </w:r>
      <w:r>
        <w:rPr>
          <w:b/>
        </w:rPr>
        <w:t xml:space="preserve">. </w:t>
      </w:r>
    </w:p>
    <w:p w14:paraId="7B70F888" w14:textId="77777777" w:rsidR="00C97EBB" w:rsidRDefault="00C97EBB" w:rsidP="00C97EBB">
      <w:pPr>
        <w:jc w:val="both"/>
        <w:rPr>
          <w:rFonts w:eastAsiaTheme="minorEastAsia"/>
          <w:b/>
          <w:lang w:eastAsia="zh-CN"/>
        </w:rPr>
      </w:pPr>
      <w:r>
        <w:rPr>
          <w:rFonts w:eastAsiaTheme="minorEastAsia" w:hint="eastAsia"/>
          <w:b/>
          <w:lang w:eastAsia="zh-CN"/>
        </w:rPr>
        <w:t>P</w:t>
      </w:r>
      <w:r>
        <w:rPr>
          <w:rFonts w:eastAsiaTheme="minorEastAsia"/>
          <w:b/>
          <w:lang w:eastAsia="zh-CN"/>
        </w:rPr>
        <w:t>roposal 9: In SL-U,</w:t>
      </w:r>
      <w:r w:rsidRPr="00625670">
        <w:rPr>
          <w:rFonts w:eastAsiaTheme="minorEastAsia"/>
          <w:b/>
          <w:lang w:eastAsia="zh-CN"/>
        </w:rPr>
        <w:t xml:space="preserve"> UE shall select the lowest priority CAPC of the logical channel(s) with MAC SDU </w:t>
      </w:r>
      <w:r>
        <w:rPr>
          <w:rFonts w:eastAsiaTheme="minorEastAsia"/>
          <w:b/>
          <w:lang w:eastAsia="zh-CN"/>
        </w:rPr>
        <w:t>when SL MAC CEs and SL MAC SDUs are multiplexed in the TB.</w:t>
      </w:r>
    </w:p>
    <w:p w14:paraId="37FB85BF" w14:textId="77777777" w:rsidR="00C97EBB" w:rsidRPr="00625670" w:rsidRDefault="00C97EBB" w:rsidP="00C97EBB">
      <w:pPr>
        <w:jc w:val="both"/>
        <w:rPr>
          <w:rFonts w:eastAsiaTheme="minorEastAsia"/>
          <w:b/>
          <w:lang w:eastAsia="zh-CN"/>
        </w:rPr>
      </w:pPr>
      <w:r>
        <w:rPr>
          <w:rFonts w:eastAsiaTheme="minorEastAsia" w:hint="eastAsia"/>
          <w:b/>
          <w:lang w:eastAsia="zh-CN"/>
        </w:rPr>
        <w:t>P</w:t>
      </w:r>
      <w:r>
        <w:rPr>
          <w:rFonts w:eastAsiaTheme="minorEastAsia"/>
          <w:b/>
          <w:lang w:eastAsia="zh-CN"/>
        </w:rPr>
        <w:t>roposal 10: In SL-U,</w:t>
      </w:r>
      <w:r w:rsidRPr="00625670">
        <w:rPr>
          <w:rFonts w:eastAsiaTheme="minorEastAsia"/>
          <w:b/>
          <w:lang w:eastAsia="zh-CN"/>
        </w:rPr>
        <w:t xml:space="preserve"> UE shall select the lowest priority CAPC of the logical channel(s) with MAC SDU </w:t>
      </w:r>
      <w:r>
        <w:rPr>
          <w:rFonts w:eastAsiaTheme="minorEastAsia"/>
          <w:b/>
          <w:lang w:eastAsia="zh-CN"/>
        </w:rPr>
        <w:t>when only SL MAC SDUs are multiplexed in the TB.</w:t>
      </w:r>
    </w:p>
    <w:p w14:paraId="7B6A75D3" w14:textId="5924F50A" w:rsidR="00C97EBB" w:rsidRPr="00C97EBB" w:rsidRDefault="00C97EBB" w:rsidP="00FC6A5A">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11: In SL-U, RAN2 wait for more RAN1 input before we start the corresponding discussion on UE-to-UE COT sharing. </w:t>
      </w:r>
    </w:p>
    <w:p w14:paraId="0ABB9BB0" w14:textId="77777777" w:rsidR="00637ED8" w:rsidRPr="00224CEF" w:rsidRDefault="00637ED8" w:rsidP="00637ED8">
      <w:pPr>
        <w:pStyle w:val="1"/>
        <w:spacing w:before="100" w:beforeAutospacing="1" w:after="100" w:afterAutospacing="1"/>
        <w:ind w:left="425" w:hanging="425"/>
        <w:jc w:val="both"/>
        <w:rPr>
          <w:rFonts w:cs="Arial"/>
        </w:rPr>
      </w:pPr>
      <w:r>
        <w:rPr>
          <w:rFonts w:cs="Arial"/>
        </w:rPr>
        <w:t>4</w:t>
      </w:r>
      <w:r>
        <w:rPr>
          <w:rFonts w:cs="Arial"/>
        </w:rPr>
        <w:tab/>
      </w:r>
      <w:r w:rsidRPr="00224CEF">
        <w:rPr>
          <w:rFonts w:cs="Arial"/>
        </w:rPr>
        <w:t>Reference</w:t>
      </w:r>
    </w:p>
    <w:p w14:paraId="1628781F" w14:textId="0E11B804" w:rsidR="00333F5B" w:rsidRPr="00B63493" w:rsidRDefault="00333F5B" w:rsidP="00637ED8">
      <w:r>
        <w:rPr>
          <w:rFonts w:hint="eastAsia"/>
        </w:rPr>
        <w:t>[</w:t>
      </w:r>
      <w:r>
        <w:t>1</w:t>
      </w:r>
      <w:r>
        <w:rPr>
          <w:rFonts w:hint="eastAsia"/>
        </w:rPr>
        <w:t>]</w:t>
      </w:r>
      <w:r w:rsidR="00C97EBB">
        <w:t xml:space="preserve"> RAN2#119bis-e meeting minutes. </w:t>
      </w:r>
      <w:r w:rsidRPr="00211C68">
        <w:tab/>
      </w:r>
    </w:p>
    <w:p w14:paraId="027A7B27" w14:textId="3F07B320" w:rsidR="004A75F0" w:rsidRPr="004A75F0" w:rsidRDefault="004A75F0" w:rsidP="004A75F0">
      <w:pPr>
        <w:pStyle w:val="1"/>
        <w:spacing w:before="100" w:beforeAutospacing="1" w:after="100" w:afterAutospacing="1"/>
        <w:ind w:left="425" w:hanging="425"/>
        <w:jc w:val="both"/>
        <w:rPr>
          <w:rFonts w:cs="Arial"/>
        </w:rPr>
      </w:pPr>
      <w:r w:rsidRPr="004A75F0">
        <w:rPr>
          <w:rFonts w:cs="Arial"/>
        </w:rPr>
        <w:lastRenderedPageBreak/>
        <w:t>5 Annex: Standardized PQI defined by TS23.287/TS23.304</w:t>
      </w:r>
    </w:p>
    <w:p w14:paraId="04BDB730" w14:textId="77777777" w:rsidR="004A75F0" w:rsidRDefault="004A75F0" w:rsidP="004A75F0">
      <w:pPr>
        <w:pStyle w:val="TH"/>
      </w:pPr>
      <w:r>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4A75F0" w14:paraId="2AA2A239"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7D295BCA" w14:textId="77777777" w:rsidR="004A75F0" w:rsidRDefault="004A75F0" w:rsidP="000A440B">
            <w:pPr>
              <w:pStyle w:val="TAH"/>
            </w:pPr>
            <w:r>
              <w:t>PQI</w:t>
            </w:r>
          </w:p>
          <w:p w14:paraId="36B34CCB" w14:textId="77777777" w:rsidR="004A75F0" w:rsidRDefault="004A75F0" w:rsidP="000A440B">
            <w:pPr>
              <w:pStyle w:val="TAH"/>
            </w:pPr>
            <w:r>
              <w:t>Value</w:t>
            </w:r>
          </w:p>
        </w:tc>
        <w:tc>
          <w:tcPr>
            <w:tcW w:w="1060" w:type="dxa"/>
            <w:tcBorders>
              <w:top w:val="single" w:sz="12" w:space="0" w:color="auto"/>
              <w:left w:val="single" w:sz="12" w:space="0" w:color="auto"/>
              <w:bottom w:val="single" w:sz="12" w:space="0" w:color="auto"/>
              <w:right w:val="single" w:sz="12" w:space="0" w:color="auto"/>
            </w:tcBorders>
            <w:hideMark/>
          </w:tcPr>
          <w:p w14:paraId="1795DDB1" w14:textId="77777777" w:rsidR="004A75F0" w:rsidRDefault="004A75F0" w:rsidP="000A440B">
            <w:pPr>
              <w:pStyle w:val="TAH"/>
            </w:pPr>
            <w: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6B668FE3" w14:textId="77777777" w:rsidR="004A75F0" w:rsidRDefault="004A75F0" w:rsidP="000A440B">
            <w:pPr>
              <w:pStyle w:val="TAH"/>
            </w:pPr>
            <w: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58AAE755" w14:textId="77777777" w:rsidR="004A75F0" w:rsidRDefault="004A75F0" w:rsidP="000A440B">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2F798910" w14:textId="77777777" w:rsidR="004A75F0" w:rsidRDefault="004A75F0" w:rsidP="000A440B">
            <w:pPr>
              <w:pStyle w:val="TAH"/>
            </w:pPr>
            <w:r>
              <w:t>Packet Error</w:t>
            </w:r>
          </w:p>
          <w:p w14:paraId="648BF4D7" w14:textId="77777777" w:rsidR="004A75F0" w:rsidRDefault="004A75F0" w:rsidP="000A440B">
            <w:pPr>
              <w:pStyle w:val="TAH"/>
            </w:pPr>
            <w: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683CC7A0" w14:textId="77777777" w:rsidR="004A75F0" w:rsidRDefault="004A75F0" w:rsidP="000A440B">
            <w:pPr>
              <w:pStyle w:val="TAH"/>
            </w:pPr>
            <w: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7EC33810" w14:textId="77777777" w:rsidR="004A75F0" w:rsidRDefault="004A75F0" w:rsidP="000A440B">
            <w:pPr>
              <w:pStyle w:val="TAH"/>
            </w:pPr>
            <w:r>
              <w:t>Default</w:t>
            </w:r>
          </w:p>
          <w:p w14:paraId="224AB015" w14:textId="77777777" w:rsidR="004A75F0" w:rsidRDefault="004A75F0" w:rsidP="000A440B">
            <w:pPr>
              <w:pStyle w:val="TAH"/>
            </w:pPr>
            <w: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2651C942" w14:textId="77777777" w:rsidR="004A75F0" w:rsidRDefault="004A75F0" w:rsidP="000A440B">
            <w:pPr>
              <w:pStyle w:val="TAH"/>
            </w:pPr>
            <w:r>
              <w:t>Example Services</w:t>
            </w:r>
          </w:p>
        </w:tc>
      </w:tr>
      <w:tr w:rsidR="004A75F0" w14:paraId="72FFC7E6"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3C3635DB" w14:textId="77777777" w:rsidR="004A75F0" w:rsidRDefault="004A75F0" w:rsidP="000A440B">
            <w:pPr>
              <w:pStyle w:val="TAC"/>
            </w:pPr>
            <w:r>
              <w:t>21</w:t>
            </w:r>
            <w:r>
              <w:br/>
            </w:r>
          </w:p>
        </w:tc>
        <w:tc>
          <w:tcPr>
            <w:tcW w:w="1060" w:type="dxa"/>
            <w:tcBorders>
              <w:top w:val="single" w:sz="12" w:space="0" w:color="auto"/>
              <w:left w:val="single" w:sz="12" w:space="0" w:color="auto"/>
              <w:bottom w:val="nil"/>
              <w:right w:val="single" w:sz="12" w:space="0" w:color="auto"/>
            </w:tcBorders>
            <w:hideMark/>
          </w:tcPr>
          <w:p w14:paraId="06BCE189" w14:textId="77777777" w:rsidR="004A75F0" w:rsidRDefault="004A75F0" w:rsidP="000A440B">
            <w:pPr>
              <w:pStyle w:val="TAC"/>
            </w:pPr>
            <w:r>
              <w:br/>
              <w:t>GBR</w:t>
            </w:r>
          </w:p>
        </w:tc>
        <w:tc>
          <w:tcPr>
            <w:tcW w:w="918" w:type="dxa"/>
            <w:tcBorders>
              <w:top w:val="single" w:sz="12" w:space="0" w:color="auto"/>
              <w:left w:val="single" w:sz="12" w:space="0" w:color="auto"/>
              <w:bottom w:val="single" w:sz="12" w:space="0" w:color="auto"/>
              <w:right w:val="single" w:sz="12" w:space="0" w:color="auto"/>
            </w:tcBorders>
            <w:hideMark/>
          </w:tcPr>
          <w:p w14:paraId="1725097B" w14:textId="77777777" w:rsidR="004A75F0" w:rsidRDefault="004A75F0" w:rsidP="000A440B">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02E97CD1" w14:textId="77777777" w:rsidR="004A75F0" w:rsidRDefault="004A75F0" w:rsidP="000A440B">
            <w:pPr>
              <w:pStyle w:val="TAC"/>
            </w:pPr>
            <w:r>
              <w:t>20 ms</w:t>
            </w:r>
          </w:p>
          <w:p w14:paraId="52661C31" w14:textId="77777777" w:rsidR="004A75F0" w:rsidRDefault="004A75F0" w:rsidP="000A440B">
            <w:pPr>
              <w:pStyle w:val="TAC"/>
            </w:pPr>
          </w:p>
        </w:tc>
        <w:tc>
          <w:tcPr>
            <w:tcW w:w="797" w:type="dxa"/>
            <w:tcBorders>
              <w:top w:val="single" w:sz="12" w:space="0" w:color="auto"/>
              <w:left w:val="single" w:sz="12" w:space="0" w:color="auto"/>
              <w:bottom w:val="single" w:sz="12" w:space="0" w:color="auto"/>
              <w:right w:val="single" w:sz="12" w:space="0" w:color="auto"/>
            </w:tcBorders>
            <w:hideMark/>
          </w:tcPr>
          <w:p w14:paraId="32545B78" w14:textId="77777777" w:rsidR="004A75F0" w:rsidRDefault="004A75F0" w:rsidP="000A440B">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6945E900"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3A08A01C" w14:textId="77777777" w:rsidR="004A75F0" w:rsidRDefault="004A75F0" w:rsidP="000A440B">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77F3165B" w14:textId="77777777" w:rsidR="004A75F0" w:rsidRDefault="004A75F0" w:rsidP="000A440B">
            <w:pPr>
              <w:pStyle w:val="TAL"/>
            </w:pPr>
            <w:r>
              <w:t>Platooning between UEs – Higher degree of automation;</w:t>
            </w:r>
          </w:p>
          <w:p w14:paraId="43AD8623" w14:textId="77777777" w:rsidR="004A75F0" w:rsidRDefault="004A75F0" w:rsidP="000A440B">
            <w:pPr>
              <w:pStyle w:val="TAL"/>
            </w:pPr>
            <w:r>
              <w:t>Platooning between UE and RSU – Higher degree of automation</w:t>
            </w:r>
          </w:p>
        </w:tc>
      </w:tr>
      <w:tr w:rsidR="004A75F0" w14:paraId="4F95D016"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59A4C4EE" w14:textId="77777777" w:rsidR="004A75F0" w:rsidRDefault="004A75F0" w:rsidP="000A440B">
            <w:pPr>
              <w:pStyle w:val="TAC"/>
            </w:pPr>
            <w:r>
              <w:t>22</w:t>
            </w:r>
            <w:r>
              <w:br/>
            </w:r>
          </w:p>
        </w:tc>
        <w:tc>
          <w:tcPr>
            <w:tcW w:w="1060" w:type="dxa"/>
            <w:tcBorders>
              <w:top w:val="nil"/>
              <w:left w:val="single" w:sz="12" w:space="0" w:color="auto"/>
              <w:bottom w:val="nil"/>
              <w:right w:val="single" w:sz="12" w:space="0" w:color="auto"/>
            </w:tcBorders>
            <w:hideMark/>
          </w:tcPr>
          <w:p w14:paraId="2123BA66" w14:textId="77777777" w:rsidR="004A75F0" w:rsidRDefault="004A75F0" w:rsidP="000A440B">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72B2B005" w14:textId="77777777" w:rsidR="004A75F0" w:rsidRDefault="004A75F0" w:rsidP="000A440B">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4C17AF45" w14:textId="77777777" w:rsidR="004A75F0" w:rsidRDefault="004A75F0" w:rsidP="000A440B">
            <w:pPr>
              <w:pStyle w:val="TAC"/>
            </w:pPr>
            <w:r>
              <w:t>50 ms</w:t>
            </w:r>
          </w:p>
        </w:tc>
        <w:tc>
          <w:tcPr>
            <w:tcW w:w="797" w:type="dxa"/>
            <w:tcBorders>
              <w:top w:val="single" w:sz="12" w:space="0" w:color="auto"/>
              <w:left w:val="single" w:sz="12" w:space="0" w:color="auto"/>
              <w:bottom w:val="single" w:sz="12" w:space="0" w:color="auto"/>
              <w:right w:val="single" w:sz="12" w:space="0" w:color="auto"/>
            </w:tcBorders>
            <w:hideMark/>
          </w:tcPr>
          <w:p w14:paraId="43ABC2DB" w14:textId="77777777" w:rsidR="004A75F0" w:rsidRDefault="004A75F0" w:rsidP="000A440B">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2F5F2EC4"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7191DB8F" w14:textId="77777777" w:rsidR="004A75F0" w:rsidRDefault="004A75F0" w:rsidP="000A440B">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03A0EC4C" w14:textId="77777777" w:rsidR="004A75F0" w:rsidRDefault="004A75F0" w:rsidP="000A440B">
            <w:pPr>
              <w:pStyle w:val="TAL"/>
            </w:pPr>
            <w:r>
              <w:t xml:space="preserve">Sensor sharing – higher degree of automation </w:t>
            </w:r>
          </w:p>
        </w:tc>
      </w:tr>
      <w:tr w:rsidR="004A75F0" w14:paraId="34565AC6"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415CC9D6" w14:textId="77777777" w:rsidR="004A75F0" w:rsidRDefault="004A75F0" w:rsidP="000A440B">
            <w:pPr>
              <w:pStyle w:val="TAC"/>
            </w:pPr>
            <w:r>
              <w:t>23</w:t>
            </w:r>
          </w:p>
        </w:tc>
        <w:tc>
          <w:tcPr>
            <w:tcW w:w="1060" w:type="dxa"/>
            <w:tcBorders>
              <w:top w:val="nil"/>
              <w:left w:val="single" w:sz="12" w:space="0" w:color="auto"/>
              <w:bottom w:val="nil"/>
              <w:right w:val="single" w:sz="12" w:space="0" w:color="auto"/>
            </w:tcBorders>
          </w:tcPr>
          <w:p w14:paraId="1FB7FB86" w14:textId="77777777" w:rsidR="004A75F0" w:rsidRDefault="004A75F0" w:rsidP="000A440B">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703902EB" w14:textId="77777777" w:rsidR="004A75F0" w:rsidRDefault="004A75F0" w:rsidP="000A440B">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5631D6E6" w14:textId="77777777" w:rsidR="004A75F0" w:rsidRDefault="004A75F0" w:rsidP="000A440B">
            <w:pPr>
              <w:pStyle w:val="TAC"/>
            </w:pPr>
            <w:r>
              <w:t>100 ms</w:t>
            </w:r>
          </w:p>
        </w:tc>
        <w:tc>
          <w:tcPr>
            <w:tcW w:w="797" w:type="dxa"/>
            <w:tcBorders>
              <w:top w:val="single" w:sz="12" w:space="0" w:color="auto"/>
              <w:left w:val="single" w:sz="12" w:space="0" w:color="auto"/>
              <w:bottom w:val="single" w:sz="12" w:space="0" w:color="auto"/>
              <w:right w:val="single" w:sz="12" w:space="0" w:color="auto"/>
            </w:tcBorders>
            <w:hideMark/>
          </w:tcPr>
          <w:p w14:paraId="510E1430" w14:textId="77777777" w:rsidR="004A75F0" w:rsidRDefault="004A75F0" w:rsidP="000A440B">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24295F17"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231AD2D" w14:textId="77777777" w:rsidR="004A75F0" w:rsidRDefault="004A75F0" w:rsidP="000A440B">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26CD7D8D" w14:textId="77777777" w:rsidR="004A75F0" w:rsidRDefault="004A75F0" w:rsidP="000A440B">
            <w:pPr>
              <w:pStyle w:val="TAL"/>
            </w:pPr>
            <w:r>
              <w:t>Information sharing for automated driving – between UEs or UE and RSU - higher degree of automation</w:t>
            </w:r>
          </w:p>
        </w:tc>
      </w:tr>
      <w:tr w:rsidR="004A75F0" w14:paraId="1050B5E6"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6FE51B85" w14:textId="77777777" w:rsidR="004A75F0" w:rsidRDefault="004A75F0" w:rsidP="000A440B">
            <w:pPr>
              <w:pStyle w:val="TAC"/>
            </w:pPr>
            <w:r>
              <w:t>55</w:t>
            </w:r>
          </w:p>
        </w:tc>
        <w:tc>
          <w:tcPr>
            <w:tcW w:w="1060" w:type="dxa"/>
            <w:tcBorders>
              <w:top w:val="single" w:sz="12" w:space="0" w:color="auto"/>
              <w:left w:val="single" w:sz="12" w:space="0" w:color="auto"/>
              <w:bottom w:val="nil"/>
              <w:right w:val="single" w:sz="12" w:space="0" w:color="auto"/>
            </w:tcBorders>
            <w:hideMark/>
          </w:tcPr>
          <w:p w14:paraId="435DA2FF" w14:textId="77777777" w:rsidR="004A75F0" w:rsidRDefault="004A75F0" w:rsidP="000A440B">
            <w:pPr>
              <w:pStyle w:val="TAC"/>
            </w:pPr>
            <w:r>
              <w:t>Non-GBR</w:t>
            </w:r>
          </w:p>
        </w:tc>
        <w:tc>
          <w:tcPr>
            <w:tcW w:w="918" w:type="dxa"/>
            <w:tcBorders>
              <w:top w:val="single" w:sz="12" w:space="0" w:color="auto"/>
              <w:left w:val="single" w:sz="12" w:space="0" w:color="auto"/>
              <w:bottom w:val="single" w:sz="12" w:space="0" w:color="auto"/>
              <w:right w:val="single" w:sz="12" w:space="0" w:color="auto"/>
            </w:tcBorders>
            <w:hideMark/>
          </w:tcPr>
          <w:p w14:paraId="7A42D6D7" w14:textId="77777777" w:rsidR="004A75F0" w:rsidRDefault="004A75F0" w:rsidP="000A440B">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7138FDDF" w14:textId="77777777" w:rsidR="004A75F0" w:rsidRDefault="004A75F0" w:rsidP="000A440B">
            <w:pPr>
              <w:pStyle w:val="TAC"/>
            </w:pPr>
            <w:r>
              <w:t xml:space="preserve">10 ms </w:t>
            </w:r>
          </w:p>
        </w:tc>
        <w:tc>
          <w:tcPr>
            <w:tcW w:w="797" w:type="dxa"/>
            <w:tcBorders>
              <w:top w:val="single" w:sz="12" w:space="0" w:color="auto"/>
              <w:left w:val="single" w:sz="12" w:space="0" w:color="auto"/>
              <w:bottom w:val="single" w:sz="12" w:space="0" w:color="auto"/>
              <w:right w:val="single" w:sz="12" w:space="0" w:color="auto"/>
            </w:tcBorders>
            <w:hideMark/>
          </w:tcPr>
          <w:p w14:paraId="3270594F" w14:textId="77777777" w:rsidR="004A75F0" w:rsidRDefault="004A75F0" w:rsidP="000A440B">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1B1F0AF0"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0F3477F" w14:textId="77777777" w:rsidR="004A75F0" w:rsidRDefault="004A75F0" w:rsidP="000A440B">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600A905A" w14:textId="77777777" w:rsidR="004A75F0" w:rsidRDefault="004A75F0" w:rsidP="000A440B">
            <w:pPr>
              <w:pStyle w:val="TAL"/>
            </w:pPr>
            <w:r>
              <w:t>Cooperative lane change – higher degree of automation</w:t>
            </w:r>
          </w:p>
        </w:tc>
      </w:tr>
      <w:tr w:rsidR="004A75F0" w14:paraId="0203573E"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035EECEF" w14:textId="77777777" w:rsidR="004A75F0" w:rsidRDefault="004A75F0" w:rsidP="000A440B">
            <w:pPr>
              <w:pStyle w:val="TAC"/>
            </w:pPr>
            <w:r>
              <w:t>56</w:t>
            </w:r>
          </w:p>
        </w:tc>
        <w:tc>
          <w:tcPr>
            <w:tcW w:w="1060" w:type="dxa"/>
            <w:tcBorders>
              <w:top w:val="nil"/>
              <w:left w:val="single" w:sz="12" w:space="0" w:color="auto"/>
              <w:bottom w:val="nil"/>
              <w:right w:val="single" w:sz="12" w:space="0" w:color="auto"/>
            </w:tcBorders>
          </w:tcPr>
          <w:p w14:paraId="6BB43F06" w14:textId="77777777" w:rsidR="004A75F0" w:rsidRDefault="004A75F0" w:rsidP="000A440B">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7CE2BDD7" w14:textId="77777777" w:rsidR="004A75F0" w:rsidRDefault="004A75F0" w:rsidP="000A440B">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2199DA44" w14:textId="77777777" w:rsidR="004A75F0" w:rsidRDefault="004A75F0" w:rsidP="000A440B">
            <w:pPr>
              <w:pStyle w:val="TAC"/>
            </w:pPr>
            <w:r>
              <w:t>20 ms</w:t>
            </w:r>
          </w:p>
        </w:tc>
        <w:tc>
          <w:tcPr>
            <w:tcW w:w="797" w:type="dxa"/>
            <w:tcBorders>
              <w:top w:val="single" w:sz="12" w:space="0" w:color="auto"/>
              <w:left w:val="single" w:sz="12" w:space="0" w:color="auto"/>
              <w:bottom w:val="single" w:sz="12" w:space="0" w:color="auto"/>
              <w:right w:val="single" w:sz="12" w:space="0" w:color="auto"/>
            </w:tcBorders>
            <w:hideMark/>
          </w:tcPr>
          <w:p w14:paraId="2657319B" w14:textId="77777777" w:rsidR="004A75F0" w:rsidRDefault="004A75F0" w:rsidP="000A440B">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7A16C50C"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569250F9" w14:textId="77777777" w:rsidR="004A75F0" w:rsidRDefault="004A75F0" w:rsidP="000A440B">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463944C9" w14:textId="77777777" w:rsidR="004A75F0" w:rsidRDefault="004A75F0" w:rsidP="000A440B">
            <w:pPr>
              <w:pStyle w:val="TAL"/>
            </w:pPr>
            <w:r>
              <w:t>Platooning informative exchange – low degree of automation;</w:t>
            </w:r>
          </w:p>
          <w:p w14:paraId="1E10B52E" w14:textId="77777777" w:rsidR="004A75F0" w:rsidRDefault="004A75F0" w:rsidP="000A440B">
            <w:pPr>
              <w:pStyle w:val="TAL"/>
            </w:pPr>
            <w:r>
              <w:t xml:space="preserve">Platooning – information sharing with RSU </w:t>
            </w:r>
          </w:p>
        </w:tc>
      </w:tr>
      <w:tr w:rsidR="004A75F0" w14:paraId="05550C2D"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55369B79" w14:textId="77777777" w:rsidR="004A75F0" w:rsidRDefault="004A75F0" w:rsidP="000A440B">
            <w:pPr>
              <w:pStyle w:val="TAC"/>
            </w:pPr>
            <w:r>
              <w:t>57</w:t>
            </w:r>
          </w:p>
        </w:tc>
        <w:tc>
          <w:tcPr>
            <w:tcW w:w="1060" w:type="dxa"/>
            <w:tcBorders>
              <w:top w:val="nil"/>
              <w:left w:val="single" w:sz="12" w:space="0" w:color="auto"/>
              <w:bottom w:val="nil"/>
              <w:right w:val="single" w:sz="12" w:space="0" w:color="auto"/>
            </w:tcBorders>
          </w:tcPr>
          <w:p w14:paraId="2AF74268" w14:textId="77777777" w:rsidR="004A75F0" w:rsidRDefault="004A75F0" w:rsidP="000A440B">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6ABB6B44" w14:textId="77777777" w:rsidR="004A75F0" w:rsidRDefault="004A75F0" w:rsidP="000A440B">
            <w:pPr>
              <w:pStyle w:val="TAC"/>
            </w:pPr>
            <w:r>
              <w:t>5</w:t>
            </w:r>
          </w:p>
        </w:tc>
        <w:tc>
          <w:tcPr>
            <w:tcW w:w="1088" w:type="dxa"/>
            <w:tcBorders>
              <w:top w:val="single" w:sz="12" w:space="0" w:color="auto"/>
              <w:left w:val="single" w:sz="12" w:space="0" w:color="auto"/>
              <w:bottom w:val="single" w:sz="12" w:space="0" w:color="auto"/>
              <w:right w:val="single" w:sz="12" w:space="0" w:color="auto"/>
            </w:tcBorders>
            <w:hideMark/>
          </w:tcPr>
          <w:p w14:paraId="330F0797" w14:textId="77777777" w:rsidR="004A75F0" w:rsidRDefault="004A75F0" w:rsidP="000A440B">
            <w:pPr>
              <w:pStyle w:val="TAC"/>
            </w:pPr>
            <w:r>
              <w:t xml:space="preserve">25 ms </w:t>
            </w:r>
          </w:p>
        </w:tc>
        <w:tc>
          <w:tcPr>
            <w:tcW w:w="797" w:type="dxa"/>
            <w:tcBorders>
              <w:top w:val="single" w:sz="12" w:space="0" w:color="auto"/>
              <w:left w:val="single" w:sz="12" w:space="0" w:color="auto"/>
              <w:bottom w:val="single" w:sz="12" w:space="0" w:color="auto"/>
              <w:right w:val="single" w:sz="12" w:space="0" w:color="auto"/>
            </w:tcBorders>
            <w:hideMark/>
          </w:tcPr>
          <w:p w14:paraId="62A2F74E" w14:textId="77777777" w:rsidR="004A75F0" w:rsidRDefault="004A75F0" w:rsidP="000A440B">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20F6682B"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280704A0" w14:textId="77777777" w:rsidR="004A75F0" w:rsidRDefault="004A75F0" w:rsidP="000A440B">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30494126" w14:textId="77777777" w:rsidR="004A75F0" w:rsidRDefault="004A75F0" w:rsidP="000A440B">
            <w:pPr>
              <w:pStyle w:val="TAL"/>
            </w:pPr>
            <w:r>
              <w:t xml:space="preserve">Cooperative lane change – lower degree of automation </w:t>
            </w:r>
          </w:p>
        </w:tc>
      </w:tr>
      <w:tr w:rsidR="004A75F0" w14:paraId="1668A097"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2AC0C4C2" w14:textId="77777777" w:rsidR="004A75F0" w:rsidRDefault="004A75F0" w:rsidP="000A440B">
            <w:pPr>
              <w:pStyle w:val="TAC"/>
            </w:pPr>
            <w:r>
              <w:t>58</w:t>
            </w:r>
          </w:p>
        </w:tc>
        <w:tc>
          <w:tcPr>
            <w:tcW w:w="1060" w:type="dxa"/>
            <w:tcBorders>
              <w:top w:val="nil"/>
              <w:left w:val="single" w:sz="12" w:space="0" w:color="auto"/>
              <w:bottom w:val="nil"/>
              <w:right w:val="single" w:sz="12" w:space="0" w:color="auto"/>
            </w:tcBorders>
          </w:tcPr>
          <w:p w14:paraId="404918F9" w14:textId="77777777" w:rsidR="004A75F0" w:rsidRDefault="004A75F0" w:rsidP="000A440B">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4F4FE1C5" w14:textId="77777777" w:rsidR="004A75F0" w:rsidRDefault="004A75F0" w:rsidP="000A440B">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46953030" w14:textId="77777777" w:rsidR="004A75F0" w:rsidRDefault="004A75F0" w:rsidP="000A440B">
            <w:pPr>
              <w:pStyle w:val="TAC"/>
            </w:pPr>
            <w:r>
              <w:t>100 ms</w:t>
            </w:r>
          </w:p>
        </w:tc>
        <w:tc>
          <w:tcPr>
            <w:tcW w:w="797" w:type="dxa"/>
            <w:tcBorders>
              <w:top w:val="single" w:sz="12" w:space="0" w:color="auto"/>
              <w:left w:val="single" w:sz="12" w:space="0" w:color="auto"/>
              <w:bottom w:val="single" w:sz="12" w:space="0" w:color="auto"/>
              <w:right w:val="single" w:sz="12" w:space="0" w:color="auto"/>
            </w:tcBorders>
            <w:hideMark/>
          </w:tcPr>
          <w:p w14:paraId="6466714F" w14:textId="77777777" w:rsidR="004A75F0" w:rsidRDefault="004A75F0" w:rsidP="000A440B">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4915D5AA"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65B2BF29" w14:textId="77777777" w:rsidR="004A75F0" w:rsidRDefault="004A75F0" w:rsidP="000A440B">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155C7106" w14:textId="77777777" w:rsidR="004A75F0" w:rsidRDefault="004A75F0" w:rsidP="000A440B">
            <w:pPr>
              <w:pStyle w:val="TAL"/>
            </w:pPr>
            <w:r>
              <w:t>Sensor information sharing – lower degree of automation</w:t>
            </w:r>
          </w:p>
        </w:tc>
      </w:tr>
      <w:tr w:rsidR="004A75F0" w14:paraId="2F846EFF"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46E5772E" w14:textId="77777777" w:rsidR="004A75F0" w:rsidRDefault="004A75F0" w:rsidP="000A440B">
            <w:pPr>
              <w:pStyle w:val="TAC"/>
            </w:pPr>
            <w:r>
              <w:t>59</w:t>
            </w:r>
          </w:p>
        </w:tc>
        <w:tc>
          <w:tcPr>
            <w:tcW w:w="1060" w:type="dxa"/>
            <w:tcBorders>
              <w:top w:val="nil"/>
              <w:left w:val="single" w:sz="12" w:space="0" w:color="auto"/>
              <w:bottom w:val="nil"/>
              <w:right w:val="single" w:sz="12" w:space="0" w:color="auto"/>
            </w:tcBorders>
          </w:tcPr>
          <w:p w14:paraId="6C19EDA2" w14:textId="77777777" w:rsidR="004A75F0" w:rsidRDefault="004A75F0" w:rsidP="000A440B">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39BE5C75" w14:textId="77777777" w:rsidR="004A75F0" w:rsidRDefault="004A75F0" w:rsidP="000A440B">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56EDD10A" w14:textId="77777777" w:rsidR="004A75F0" w:rsidRDefault="004A75F0" w:rsidP="000A440B">
            <w:pPr>
              <w:pStyle w:val="TAC"/>
            </w:pPr>
            <w:r>
              <w:t>500 ms</w:t>
            </w:r>
          </w:p>
        </w:tc>
        <w:tc>
          <w:tcPr>
            <w:tcW w:w="797" w:type="dxa"/>
            <w:tcBorders>
              <w:top w:val="single" w:sz="12" w:space="0" w:color="auto"/>
              <w:left w:val="single" w:sz="12" w:space="0" w:color="auto"/>
              <w:bottom w:val="single" w:sz="12" w:space="0" w:color="auto"/>
              <w:right w:val="single" w:sz="12" w:space="0" w:color="auto"/>
            </w:tcBorders>
            <w:hideMark/>
          </w:tcPr>
          <w:p w14:paraId="7C7952FB" w14:textId="77777777" w:rsidR="004A75F0" w:rsidRDefault="004A75F0" w:rsidP="000A440B">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55716C08" w14:textId="77777777" w:rsidR="004A75F0" w:rsidRDefault="004A75F0" w:rsidP="000A440B">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7B4A4AB1" w14:textId="77777777" w:rsidR="004A75F0" w:rsidRDefault="004A75F0" w:rsidP="000A440B">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6C2055B2" w14:textId="77777777" w:rsidR="004A75F0" w:rsidRDefault="004A75F0" w:rsidP="000A440B">
            <w:pPr>
              <w:pStyle w:val="TAL"/>
            </w:pPr>
            <w:r>
              <w:t>Platooning – reporting to an RSU</w:t>
            </w:r>
          </w:p>
        </w:tc>
      </w:tr>
      <w:tr w:rsidR="004A75F0" w14:paraId="2F856F88"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06A304AE" w14:textId="77777777" w:rsidR="004A75F0" w:rsidRDefault="004A75F0" w:rsidP="000A440B">
            <w:pPr>
              <w:pStyle w:val="TAC"/>
            </w:pPr>
            <w:r>
              <w:t>90</w:t>
            </w:r>
          </w:p>
        </w:tc>
        <w:tc>
          <w:tcPr>
            <w:tcW w:w="1060" w:type="dxa"/>
            <w:tcBorders>
              <w:top w:val="single" w:sz="12" w:space="0" w:color="auto"/>
              <w:left w:val="single" w:sz="12" w:space="0" w:color="auto"/>
              <w:bottom w:val="nil"/>
              <w:right w:val="single" w:sz="12" w:space="0" w:color="auto"/>
            </w:tcBorders>
            <w:hideMark/>
          </w:tcPr>
          <w:p w14:paraId="36F74B19" w14:textId="77777777" w:rsidR="004A75F0" w:rsidRDefault="004A75F0" w:rsidP="000A440B">
            <w:pPr>
              <w:pStyle w:val="TAC"/>
            </w:pPr>
            <w: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4808C749" w14:textId="77777777" w:rsidR="004A75F0" w:rsidRDefault="004A75F0" w:rsidP="000A440B">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13D2271F" w14:textId="77777777" w:rsidR="004A75F0" w:rsidRDefault="004A75F0" w:rsidP="000A440B">
            <w:pPr>
              <w:pStyle w:val="TAC"/>
            </w:pPr>
            <w:r>
              <w:t>10 ms</w:t>
            </w:r>
            <w:r>
              <w:br/>
            </w:r>
          </w:p>
        </w:tc>
        <w:tc>
          <w:tcPr>
            <w:tcW w:w="797" w:type="dxa"/>
            <w:tcBorders>
              <w:top w:val="single" w:sz="12" w:space="0" w:color="auto"/>
              <w:left w:val="single" w:sz="12" w:space="0" w:color="auto"/>
              <w:bottom w:val="single" w:sz="12" w:space="0" w:color="auto"/>
              <w:right w:val="single" w:sz="12" w:space="0" w:color="auto"/>
            </w:tcBorders>
            <w:hideMark/>
          </w:tcPr>
          <w:p w14:paraId="00337D73" w14:textId="77777777" w:rsidR="004A75F0" w:rsidRDefault="004A75F0" w:rsidP="000A440B">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52604632" w14:textId="77777777" w:rsidR="004A75F0" w:rsidRDefault="004A75F0" w:rsidP="000A440B">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5271C674" w14:textId="77777777" w:rsidR="004A75F0" w:rsidRDefault="004A75F0" w:rsidP="000A440B">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71D733A5" w14:textId="77777777" w:rsidR="004A75F0" w:rsidRDefault="004A75F0" w:rsidP="000A440B">
            <w:pPr>
              <w:pStyle w:val="TAL"/>
            </w:pPr>
            <w:r>
              <w:t>Cooperative collision avoidance;</w:t>
            </w:r>
          </w:p>
          <w:p w14:paraId="67E5232C" w14:textId="77777777" w:rsidR="004A75F0" w:rsidRDefault="004A75F0" w:rsidP="000A440B">
            <w:pPr>
              <w:pStyle w:val="TAL"/>
            </w:pPr>
            <w:r>
              <w:t>Sensor sharing – Higher degree of automation;</w:t>
            </w:r>
          </w:p>
          <w:p w14:paraId="5C832DEB" w14:textId="77777777" w:rsidR="004A75F0" w:rsidRDefault="004A75F0" w:rsidP="000A440B">
            <w:pPr>
              <w:pStyle w:val="TAL"/>
            </w:pPr>
            <w:r>
              <w:t>Video sharing – higher degree of automation</w:t>
            </w:r>
          </w:p>
        </w:tc>
      </w:tr>
      <w:tr w:rsidR="004A75F0" w14:paraId="1847523D" w14:textId="77777777" w:rsidTr="000A440B">
        <w:tc>
          <w:tcPr>
            <w:tcW w:w="1022" w:type="dxa"/>
            <w:tcBorders>
              <w:top w:val="single" w:sz="12" w:space="0" w:color="auto"/>
              <w:left w:val="single" w:sz="12" w:space="0" w:color="auto"/>
              <w:bottom w:val="single" w:sz="12" w:space="0" w:color="auto"/>
              <w:right w:val="single" w:sz="12" w:space="0" w:color="auto"/>
            </w:tcBorders>
            <w:hideMark/>
          </w:tcPr>
          <w:p w14:paraId="2D14821C" w14:textId="77777777" w:rsidR="004A75F0" w:rsidRDefault="004A75F0" w:rsidP="000A440B">
            <w:pPr>
              <w:pStyle w:val="TAC"/>
            </w:pPr>
            <w:r>
              <w:t>91</w:t>
            </w:r>
          </w:p>
        </w:tc>
        <w:tc>
          <w:tcPr>
            <w:tcW w:w="1060" w:type="dxa"/>
            <w:tcBorders>
              <w:top w:val="nil"/>
              <w:left w:val="single" w:sz="12" w:space="0" w:color="auto"/>
              <w:bottom w:val="nil"/>
              <w:right w:val="single" w:sz="12" w:space="0" w:color="auto"/>
            </w:tcBorders>
            <w:hideMark/>
          </w:tcPr>
          <w:p w14:paraId="06D02D83" w14:textId="77777777" w:rsidR="004A75F0" w:rsidRDefault="004A75F0" w:rsidP="000A440B">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7B6EBD0C" w14:textId="77777777" w:rsidR="004A75F0" w:rsidRDefault="004A75F0" w:rsidP="000A440B">
            <w:pPr>
              <w:pStyle w:val="TAC"/>
            </w:pPr>
            <w:r>
              <w:t>2</w:t>
            </w:r>
          </w:p>
        </w:tc>
        <w:tc>
          <w:tcPr>
            <w:tcW w:w="1088" w:type="dxa"/>
            <w:tcBorders>
              <w:top w:val="single" w:sz="12" w:space="0" w:color="auto"/>
              <w:left w:val="single" w:sz="12" w:space="0" w:color="auto"/>
              <w:bottom w:val="single" w:sz="12" w:space="0" w:color="auto"/>
              <w:right w:val="single" w:sz="12" w:space="0" w:color="auto"/>
            </w:tcBorders>
            <w:hideMark/>
          </w:tcPr>
          <w:p w14:paraId="625779FB" w14:textId="77777777" w:rsidR="004A75F0" w:rsidRDefault="004A75F0" w:rsidP="000A440B">
            <w:pPr>
              <w:pStyle w:val="TAC"/>
            </w:pPr>
            <w:r>
              <w:t>3 ms</w:t>
            </w:r>
          </w:p>
        </w:tc>
        <w:tc>
          <w:tcPr>
            <w:tcW w:w="797" w:type="dxa"/>
            <w:tcBorders>
              <w:top w:val="single" w:sz="12" w:space="0" w:color="auto"/>
              <w:left w:val="single" w:sz="12" w:space="0" w:color="auto"/>
              <w:bottom w:val="single" w:sz="12" w:space="0" w:color="auto"/>
              <w:right w:val="single" w:sz="12" w:space="0" w:color="auto"/>
            </w:tcBorders>
            <w:hideMark/>
          </w:tcPr>
          <w:p w14:paraId="50EF7F81" w14:textId="77777777" w:rsidR="004A75F0" w:rsidRDefault="004A75F0" w:rsidP="000A440B">
            <w:pPr>
              <w:pStyle w:val="TAC"/>
            </w:pPr>
            <w:r>
              <w:t>10</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hideMark/>
          </w:tcPr>
          <w:p w14:paraId="0EFB523B" w14:textId="77777777" w:rsidR="004A75F0" w:rsidRDefault="004A75F0" w:rsidP="000A440B">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5A8E5728" w14:textId="77777777" w:rsidR="004A75F0" w:rsidRDefault="004A75F0" w:rsidP="000A440B">
            <w:pPr>
              <w:pStyle w:val="TAL"/>
            </w:pPr>
            <w:r>
              <w:t>2000 ms</w:t>
            </w:r>
          </w:p>
        </w:tc>
        <w:tc>
          <w:tcPr>
            <w:tcW w:w="2146" w:type="dxa"/>
            <w:tcBorders>
              <w:top w:val="single" w:sz="12" w:space="0" w:color="auto"/>
              <w:left w:val="single" w:sz="12" w:space="0" w:color="auto"/>
              <w:bottom w:val="single" w:sz="12" w:space="0" w:color="auto"/>
              <w:right w:val="single" w:sz="12" w:space="0" w:color="auto"/>
            </w:tcBorders>
            <w:hideMark/>
          </w:tcPr>
          <w:p w14:paraId="21B27C70" w14:textId="77777777" w:rsidR="004A75F0" w:rsidRDefault="004A75F0" w:rsidP="000A440B">
            <w:pPr>
              <w:pStyle w:val="TAL"/>
            </w:pPr>
            <w:r>
              <w:t>Emergency trajectory alignment;</w:t>
            </w:r>
          </w:p>
          <w:p w14:paraId="575CA589" w14:textId="77777777" w:rsidR="004A75F0" w:rsidRDefault="004A75F0" w:rsidP="000A440B">
            <w:pPr>
              <w:pStyle w:val="TAL"/>
            </w:pPr>
            <w:r>
              <w:t>Sensor sharing – Higher degree of automation</w:t>
            </w:r>
          </w:p>
        </w:tc>
      </w:tr>
      <w:tr w:rsidR="004A75F0" w14:paraId="14D583E8" w14:textId="77777777" w:rsidTr="000A440B">
        <w:tc>
          <w:tcPr>
            <w:tcW w:w="10023" w:type="dxa"/>
            <w:gridSpan w:val="8"/>
            <w:tcBorders>
              <w:top w:val="single" w:sz="12" w:space="0" w:color="auto"/>
              <w:left w:val="single" w:sz="12" w:space="0" w:color="auto"/>
              <w:bottom w:val="single" w:sz="12" w:space="0" w:color="auto"/>
              <w:right w:val="single" w:sz="12" w:space="0" w:color="auto"/>
            </w:tcBorders>
            <w:hideMark/>
          </w:tcPr>
          <w:p w14:paraId="032A9CFF" w14:textId="77777777" w:rsidR="004A75F0" w:rsidRDefault="004A75F0" w:rsidP="000A440B">
            <w:pPr>
              <w:pStyle w:val="TAN"/>
            </w:pPr>
            <w:r>
              <w:t>NOTE 1:</w:t>
            </w:r>
            <w:r>
              <w:tab/>
              <w:t>GBR and Delay Critical GBR PQIs can only be used for unicast PC5 communications.</w:t>
            </w:r>
          </w:p>
        </w:tc>
      </w:tr>
    </w:tbl>
    <w:p w14:paraId="5E3227A2" w14:textId="77777777" w:rsidR="004A75F0" w:rsidRDefault="004A75F0" w:rsidP="004A75F0">
      <w:pPr>
        <w:pStyle w:val="FP"/>
        <w:rPr>
          <w:rFonts w:eastAsiaTheme="minorEastAsia"/>
        </w:rPr>
      </w:pPr>
    </w:p>
    <w:p w14:paraId="45276637" w14:textId="77777777" w:rsidR="004A75F0" w:rsidRDefault="004A75F0" w:rsidP="004A75F0">
      <w:pPr>
        <w:pStyle w:val="NO"/>
      </w:pPr>
      <w:r>
        <w:t>NOTE 1:</w:t>
      </w:r>
      <w:r>
        <w:tab/>
        <w:t>For Standardized PQI to QoS characteristics mapping, the table will be extended/updated to support service requirements for other identified V2X services.</w:t>
      </w:r>
    </w:p>
    <w:p w14:paraId="13892932" w14:textId="77777777" w:rsidR="004A75F0" w:rsidRDefault="004A75F0" w:rsidP="004A75F0">
      <w:pPr>
        <w:pStyle w:val="NO"/>
      </w:pPr>
      <w:r>
        <w:t>NOTE 2:</w:t>
      </w:r>
      <w:r>
        <w:tab/>
        <w:t>The PQIs may be used for other services than V2X.</w:t>
      </w:r>
    </w:p>
    <w:p w14:paraId="0FFE1525" w14:textId="77777777" w:rsidR="004A75F0" w:rsidRDefault="004A75F0" w:rsidP="004A75F0">
      <w:pPr>
        <w:pStyle w:val="NO"/>
      </w:pPr>
      <w:r>
        <w:t>NOTE 3:</w:t>
      </w:r>
      <w:r>
        <w:tab/>
        <w:t>A PQI may be used together with an application indicated priority, which overrides the Default Priority Level of the PQI.</w:t>
      </w:r>
    </w:p>
    <w:p w14:paraId="217DE5D7" w14:textId="77777777" w:rsidR="004A75F0" w:rsidRDefault="004A75F0" w:rsidP="004A75F0">
      <w:pPr>
        <w:rPr>
          <w:rFonts w:eastAsia="Malgun Gothic"/>
          <w:lang w:eastAsia="ko-KR"/>
        </w:rPr>
      </w:pPr>
    </w:p>
    <w:p w14:paraId="75E721D3" w14:textId="77777777" w:rsidR="004A75F0" w:rsidRDefault="004A75F0" w:rsidP="004A75F0">
      <w:pPr>
        <w:rPr>
          <w:rFonts w:eastAsia="Malgun Gothic"/>
          <w:lang w:eastAsia="ko-KR"/>
        </w:rPr>
      </w:pPr>
    </w:p>
    <w:p w14:paraId="5247F892" w14:textId="77777777" w:rsidR="004A75F0" w:rsidRPr="00CB5EC9" w:rsidRDefault="004A75F0" w:rsidP="004A75F0">
      <w:pPr>
        <w:pStyle w:val="TH"/>
      </w:pPr>
      <w:r w:rsidRPr="00CB5EC9">
        <w:t>Table 5.6.1-1: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4A75F0" w:rsidRPr="00CB5EC9" w14:paraId="54311264" w14:textId="77777777" w:rsidTr="000A440B">
        <w:tc>
          <w:tcPr>
            <w:tcW w:w="993" w:type="dxa"/>
            <w:tcBorders>
              <w:top w:val="single" w:sz="12" w:space="0" w:color="auto"/>
              <w:left w:val="single" w:sz="12" w:space="0" w:color="auto"/>
              <w:bottom w:val="single" w:sz="12" w:space="0" w:color="auto"/>
              <w:right w:val="single" w:sz="12" w:space="0" w:color="auto"/>
            </w:tcBorders>
          </w:tcPr>
          <w:p w14:paraId="313DFCAB" w14:textId="77777777" w:rsidR="004A75F0" w:rsidRPr="00CB5EC9" w:rsidRDefault="004A75F0" w:rsidP="000A440B">
            <w:pPr>
              <w:pStyle w:val="TAH"/>
            </w:pPr>
            <w:r w:rsidRPr="00CB5EC9">
              <w:t>PQI</w:t>
            </w:r>
          </w:p>
          <w:p w14:paraId="3212EFEF" w14:textId="77777777" w:rsidR="004A75F0" w:rsidRPr="00CB5EC9" w:rsidRDefault="004A75F0" w:rsidP="000A440B">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1B8B6610" w14:textId="77777777" w:rsidR="004A75F0" w:rsidRPr="00CB5EC9" w:rsidRDefault="004A75F0" w:rsidP="000A440B">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4DD73D2B" w14:textId="77777777" w:rsidR="004A75F0" w:rsidRPr="00CB5EC9" w:rsidRDefault="004A75F0" w:rsidP="000A440B">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55526DCA" w14:textId="77777777" w:rsidR="004A75F0" w:rsidRPr="00CB5EC9" w:rsidRDefault="004A75F0" w:rsidP="000A440B">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564AD00C" w14:textId="77777777" w:rsidR="004A75F0" w:rsidRPr="00CB5EC9" w:rsidRDefault="004A75F0" w:rsidP="000A440B">
            <w:pPr>
              <w:pStyle w:val="TAH"/>
            </w:pPr>
            <w:r w:rsidRPr="00CB5EC9">
              <w:t>Packet Error</w:t>
            </w:r>
          </w:p>
          <w:p w14:paraId="0F1C4B42" w14:textId="77777777" w:rsidR="004A75F0" w:rsidRPr="00CB5EC9" w:rsidRDefault="004A75F0" w:rsidP="000A440B">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4B7FCFDC" w14:textId="77777777" w:rsidR="004A75F0" w:rsidRPr="00CB5EC9" w:rsidRDefault="004A75F0" w:rsidP="000A440B">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0155FD33" w14:textId="77777777" w:rsidR="004A75F0" w:rsidRPr="00CB5EC9" w:rsidRDefault="004A75F0" w:rsidP="000A440B">
            <w:pPr>
              <w:pStyle w:val="TAH"/>
            </w:pPr>
            <w:r w:rsidRPr="00CB5EC9">
              <w:t>Default</w:t>
            </w:r>
          </w:p>
          <w:p w14:paraId="5ADF2B93" w14:textId="77777777" w:rsidR="004A75F0" w:rsidRPr="00CB5EC9" w:rsidRDefault="004A75F0" w:rsidP="000A440B">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3E977A06" w14:textId="77777777" w:rsidR="004A75F0" w:rsidRPr="00CB5EC9" w:rsidRDefault="004A75F0" w:rsidP="000A440B">
            <w:pPr>
              <w:pStyle w:val="TAH"/>
            </w:pPr>
            <w:r w:rsidRPr="00CB5EC9">
              <w:t>Example Services</w:t>
            </w:r>
          </w:p>
        </w:tc>
      </w:tr>
      <w:tr w:rsidR="004A75F0" w:rsidRPr="00CB5EC9" w14:paraId="3063E1F3" w14:textId="77777777" w:rsidTr="000A440B">
        <w:tc>
          <w:tcPr>
            <w:tcW w:w="993" w:type="dxa"/>
            <w:tcBorders>
              <w:top w:val="single" w:sz="12" w:space="0" w:color="auto"/>
              <w:left w:val="single" w:sz="12" w:space="0" w:color="auto"/>
              <w:bottom w:val="single" w:sz="12" w:space="0" w:color="auto"/>
              <w:right w:val="single" w:sz="12" w:space="0" w:color="auto"/>
            </w:tcBorders>
          </w:tcPr>
          <w:p w14:paraId="799B7AD7" w14:textId="77777777" w:rsidR="004A75F0" w:rsidRPr="00CB5EC9" w:rsidRDefault="004A75F0" w:rsidP="000A440B">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5CC47540" w14:textId="77777777" w:rsidR="004A75F0" w:rsidRPr="00CB5EC9" w:rsidRDefault="004A75F0" w:rsidP="000A440B">
            <w:pPr>
              <w:pStyle w:val="TAC"/>
              <w:rPr>
                <w:lang w:eastAsia="zh-CN"/>
              </w:rPr>
            </w:pPr>
            <w:r w:rsidRPr="00CB5EC9">
              <w:rPr>
                <w:lang w:eastAsia="zh-CN"/>
              </w:rPr>
              <w:t>GBR</w:t>
            </w:r>
          </w:p>
          <w:p w14:paraId="77D30EDC" w14:textId="77777777" w:rsidR="004A75F0" w:rsidRPr="00CB5EC9" w:rsidRDefault="004A75F0" w:rsidP="000A440B">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76EDFC5D" w14:textId="77777777" w:rsidR="004A75F0" w:rsidRPr="00CB5EC9" w:rsidRDefault="004A75F0" w:rsidP="000A440B">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22F77219" w14:textId="77777777" w:rsidR="004A75F0" w:rsidRPr="00CB5EC9" w:rsidRDefault="004A75F0" w:rsidP="000A440B">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09E0FBBB" w14:textId="77777777" w:rsidR="004A75F0" w:rsidRPr="00CB5EC9" w:rsidRDefault="004A75F0" w:rsidP="000A440B">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1725F5D3" w14:textId="77777777" w:rsidR="004A75F0" w:rsidRPr="00CB5EC9" w:rsidRDefault="004A75F0" w:rsidP="000A440B">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6545EAB" w14:textId="77777777" w:rsidR="004A75F0" w:rsidRPr="00CB5EC9" w:rsidRDefault="004A75F0" w:rsidP="000A440B">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DC096BF" w14:textId="77777777" w:rsidR="004A75F0" w:rsidRPr="00CB5EC9" w:rsidRDefault="004A75F0" w:rsidP="000A440B">
            <w:pPr>
              <w:pStyle w:val="TAL"/>
            </w:pPr>
            <w:r w:rsidRPr="00CB5EC9">
              <w:t>Mission Critical user plane Push To Talk voice (e.g. MCPTT)</w:t>
            </w:r>
          </w:p>
        </w:tc>
      </w:tr>
      <w:tr w:rsidR="004A75F0" w:rsidRPr="00CB5EC9" w14:paraId="2CCE3176" w14:textId="77777777" w:rsidTr="000A440B">
        <w:tc>
          <w:tcPr>
            <w:tcW w:w="993" w:type="dxa"/>
            <w:tcBorders>
              <w:top w:val="single" w:sz="12" w:space="0" w:color="auto"/>
              <w:left w:val="single" w:sz="12" w:space="0" w:color="auto"/>
              <w:bottom w:val="single" w:sz="12" w:space="0" w:color="auto"/>
              <w:right w:val="single" w:sz="12" w:space="0" w:color="auto"/>
            </w:tcBorders>
          </w:tcPr>
          <w:p w14:paraId="02DFE27A" w14:textId="77777777" w:rsidR="004A75F0" w:rsidRPr="00CB5EC9" w:rsidRDefault="004A75F0" w:rsidP="000A440B">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62000276" w14:textId="77777777" w:rsidR="004A75F0" w:rsidRPr="00CB5EC9" w:rsidRDefault="004A75F0" w:rsidP="000A440B">
            <w:pPr>
              <w:pStyle w:val="TAC"/>
            </w:pPr>
          </w:p>
        </w:tc>
        <w:tc>
          <w:tcPr>
            <w:tcW w:w="992" w:type="dxa"/>
            <w:tcBorders>
              <w:top w:val="single" w:sz="12" w:space="0" w:color="auto"/>
              <w:left w:val="single" w:sz="12" w:space="0" w:color="auto"/>
              <w:bottom w:val="single" w:sz="12" w:space="0" w:color="auto"/>
              <w:right w:val="single" w:sz="12" w:space="0" w:color="auto"/>
            </w:tcBorders>
          </w:tcPr>
          <w:p w14:paraId="356B6627" w14:textId="77777777" w:rsidR="004A75F0" w:rsidRPr="00CB5EC9" w:rsidRDefault="004A75F0" w:rsidP="000A440B">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743AA541" w14:textId="77777777" w:rsidR="004A75F0" w:rsidRPr="00CB5EC9" w:rsidRDefault="004A75F0" w:rsidP="000A440B">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08E2AC92" w14:textId="77777777" w:rsidR="004A75F0" w:rsidRPr="00CB5EC9" w:rsidRDefault="004A75F0" w:rsidP="000A440B">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7B031D8D" w14:textId="77777777" w:rsidR="004A75F0" w:rsidRPr="00CB5EC9" w:rsidRDefault="004A75F0" w:rsidP="000A440B">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4191931F" w14:textId="77777777" w:rsidR="004A75F0" w:rsidRPr="00CB5EC9" w:rsidRDefault="004A75F0" w:rsidP="000A440B">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8C5F17E" w14:textId="77777777" w:rsidR="004A75F0" w:rsidRPr="00CB5EC9" w:rsidRDefault="004A75F0" w:rsidP="000A440B">
            <w:pPr>
              <w:pStyle w:val="TAL"/>
            </w:pPr>
            <w:r w:rsidRPr="00CB5EC9">
              <w:t>Non-Mission-Critical user plane Push To Talk voice</w:t>
            </w:r>
          </w:p>
        </w:tc>
      </w:tr>
      <w:tr w:rsidR="004A75F0" w:rsidRPr="00CB5EC9" w14:paraId="138C7558" w14:textId="77777777" w:rsidTr="000A440B">
        <w:tc>
          <w:tcPr>
            <w:tcW w:w="993" w:type="dxa"/>
            <w:tcBorders>
              <w:top w:val="single" w:sz="12" w:space="0" w:color="auto"/>
              <w:left w:val="single" w:sz="12" w:space="0" w:color="auto"/>
              <w:bottom w:val="single" w:sz="12" w:space="0" w:color="auto"/>
              <w:right w:val="single" w:sz="12" w:space="0" w:color="auto"/>
            </w:tcBorders>
          </w:tcPr>
          <w:p w14:paraId="7D4C48AA" w14:textId="77777777" w:rsidR="004A75F0" w:rsidRPr="00CB5EC9" w:rsidRDefault="004A75F0" w:rsidP="000A440B">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728CA8ED" w14:textId="77777777" w:rsidR="004A75F0" w:rsidRPr="00CB5EC9" w:rsidRDefault="004A75F0" w:rsidP="000A440B">
            <w:pPr>
              <w:pStyle w:val="TAC"/>
            </w:pPr>
          </w:p>
        </w:tc>
        <w:tc>
          <w:tcPr>
            <w:tcW w:w="992" w:type="dxa"/>
            <w:tcBorders>
              <w:top w:val="single" w:sz="12" w:space="0" w:color="auto"/>
              <w:left w:val="single" w:sz="12" w:space="0" w:color="auto"/>
              <w:bottom w:val="single" w:sz="12" w:space="0" w:color="auto"/>
              <w:right w:val="single" w:sz="12" w:space="0" w:color="auto"/>
            </w:tcBorders>
          </w:tcPr>
          <w:p w14:paraId="19398004" w14:textId="77777777" w:rsidR="004A75F0" w:rsidRPr="00CB5EC9" w:rsidRDefault="004A75F0" w:rsidP="000A440B">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4DF0CCEE" w14:textId="77777777" w:rsidR="004A75F0" w:rsidRPr="00CB5EC9" w:rsidRDefault="004A75F0" w:rsidP="000A440B">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29F29822" w14:textId="77777777" w:rsidR="004A75F0" w:rsidRPr="00CB5EC9" w:rsidRDefault="004A75F0" w:rsidP="000A440B">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5AC329BD" w14:textId="77777777" w:rsidR="004A75F0" w:rsidRPr="00CB5EC9" w:rsidRDefault="004A75F0" w:rsidP="000A440B">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0C252C41" w14:textId="77777777" w:rsidR="004A75F0" w:rsidRPr="00CB5EC9" w:rsidRDefault="004A75F0" w:rsidP="000A440B">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91F5F02" w14:textId="77777777" w:rsidR="004A75F0" w:rsidRPr="00CB5EC9" w:rsidRDefault="004A75F0" w:rsidP="000A440B">
            <w:pPr>
              <w:pStyle w:val="TAL"/>
            </w:pPr>
            <w:r w:rsidRPr="00CB5EC9">
              <w:t>Mission Critical Video user plane</w:t>
            </w:r>
          </w:p>
        </w:tc>
      </w:tr>
      <w:tr w:rsidR="004A75F0" w:rsidRPr="00CB5EC9" w14:paraId="00943089" w14:textId="77777777" w:rsidTr="000A440B">
        <w:tc>
          <w:tcPr>
            <w:tcW w:w="993" w:type="dxa"/>
            <w:tcBorders>
              <w:top w:val="single" w:sz="12" w:space="0" w:color="auto"/>
              <w:left w:val="single" w:sz="12" w:space="0" w:color="auto"/>
              <w:bottom w:val="single" w:sz="12" w:space="0" w:color="auto"/>
              <w:right w:val="single" w:sz="12" w:space="0" w:color="auto"/>
            </w:tcBorders>
          </w:tcPr>
          <w:p w14:paraId="0E7E6B7E" w14:textId="77777777" w:rsidR="004A75F0" w:rsidRPr="00CB5EC9" w:rsidRDefault="004A75F0" w:rsidP="000A440B">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22EE6EEE" w14:textId="77777777" w:rsidR="004A75F0" w:rsidRPr="00CB5EC9" w:rsidRDefault="004A75F0" w:rsidP="000A440B">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3022761B" w14:textId="77777777" w:rsidR="004A75F0" w:rsidRPr="00CB5EC9" w:rsidRDefault="004A75F0" w:rsidP="000A440B">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3519B4E3" w14:textId="77777777" w:rsidR="004A75F0" w:rsidRPr="00CB5EC9" w:rsidRDefault="004A75F0" w:rsidP="000A440B">
            <w:pPr>
              <w:pStyle w:val="TAC"/>
              <w:rPr>
                <w:lang w:eastAsia="zh-CN"/>
              </w:rPr>
            </w:pPr>
            <w:r w:rsidRPr="00CB5EC9">
              <w:rPr>
                <w:lang w:eastAsia="zh-CN"/>
              </w:rPr>
              <w:t>120 ms</w:t>
            </w:r>
          </w:p>
          <w:p w14:paraId="363D4274" w14:textId="77777777" w:rsidR="004A75F0" w:rsidRPr="00CB5EC9" w:rsidRDefault="004A75F0" w:rsidP="000A440B">
            <w:pPr>
              <w:pStyle w:val="TAC"/>
            </w:pPr>
          </w:p>
        </w:tc>
        <w:tc>
          <w:tcPr>
            <w:tcW w:w="851" w:type="dxa"/>
            <w:tcBorders>
              <w:top w:val="single" w:sz="12" w:space="0" w:color="auto"/>
              <w:left w:val="single" w:sz="12" w:space="0" w:color="auto"/>
              <w:bottom w:val="single" w:sz="12" w:space="0" w:color="auto"/>
              <w:right w:val="single" w:sz="12" w:space="0" w:color="auto"/>
            </w:tcBorders>
          </w:tcPr>
          <w:p w14:paraId="672B3BBF" w14:textId="77777777" w:rsidR="004A75F0" w:rsidRPr="00CB5EC9" w:rsidRDefault="004A75F0" w:rsidP="000A440B">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00A005E7" w14:textId="77777777" w:rsidR="004A75F0" w:rsidRPr="00CB5EC9" w:rsidRDefault="004A75F0" w:rsidP="000A440B">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60F1788" w14:textId="77777777" w:rsidR="004A75F0" w:rsidRPr="00CB5EC9" w:rsidRDefault="004A75F0" w:rsidP="000A440B">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C06811E" w14:textId="77777777" w:rsidR="004A75F0" w:rsidRPr="00CB5EC9" w:rsidRDefault="004A75F0" w:rsidP="000A440B">
            <w:pPr>
              <w:pStyle w:val="TAL"/>
            </w:pPr>
            <w:r w:rsidRPr="00CB5EC9">
              <w:t>Mission Critical delay sensitive signalling (e.g. MC-PTT signalling)</w:t>
            </w:r>
          </w:p>
        </w:tc>
      </w:tr>
      <w:tr w:rsidR="004A75F0" w:rsidRPr="00CB5EC9" w14:paraId="3B94AD00" w14:textId="77777777" w:rsidTr="000A440B">
        <w:tc>
          <w:tcPr>
            <w:tcW w:w="993" w:type="dxa"/>
            <w:tcBorders>
              <w:top w:val="single" w:sz="12" w:space="0" w:color="auto"/>
              <w:left w:val="single" w:sz="12" w:space="0" w:color="auto"/>
              <w:bottom w:val="single" w:sz="12" w:space="0" w:color="auto"/>
              <w:right w:val="single" w:sz="12" w:space="0" w:color="auto"/>
            </w:tcBorders>
          </w:tcPr>
          <w:p w14:paraId="50169E48" w14:textId="77777777" w:rsidR="004A75F0" w:rsidRPr="00CB5EC9" w:rsidRDefault="004A75F0" w:rsidP="000A440B">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0EC317F0" w14:textId="77777777" w:rsidR="004A75F0" w:rsidRPr="00CB5EC9" w:rsidRDefault="004A75F0" w:rsidP="000A440B">
            <w:pPr>
              <w:pStyle w:val="TAC"/>
            </w:pPr>
          </w:p>
        </w:tc>
        <w:tc>
          <w:tcPr>
            <w:tcW w:w="992" w:type="dxa"/>
            <w:tcBorders>
              <w:top w:val="single" w:sz="12" w:space="0" w:color="auto"/>
              <w:left w:val="single" w:sz="12" w:space="0" w:color="auto"/>
              <w:bottom w:val="single" w:sz="12" w:space="0" w:color="auto"/>
              <w:right w:val="single" w:sz="12" w:space="0" w:color="auto"/>
            </w:tcBorders>
          </w:tcPr>
          <w:p w14:paraId="6D7A00B7" w14:textId="77777777" w:rsidR="004A75F0" w:rsidRPr="00CB5EC9" w:rsidRDefault="004A75F0" w:rsidP="000A440B">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7C7A64F6" w14:textId="77777777" w:rsidR="004A75F0" w:rsidRPr="00CB5EC9" w:rsidRDefault="004A75F0" w:rsidP="000A440B">
            <w:pPr>
              <w:pStyle w:val="TAC"/>
              <w:rPr>
                <w:lang w:eastAsia="zh-CN"/>
              </w:rPr>
            </w:pPr>
            <w:r w:rsidRPr="00CB5EC9">
              <w:rPr>
                <w:lang w:eastAsia="zh-CN"/>
              </w:rPr>
              <w:t>400 ms</w:t>
            </w:r>
          </w:p>
          <w:p w14:paraId="7E803490" w14:textId="77777777" w:rsidR="004A75F0" w:rsidRPr="00CB5EC9" w:rsidRDefault="004A75F0" w:rsidP="000A440B">
            <w:pPr>
              <w:pStyle w:val="TAC"/>
            </w:pPr>
          </w:p>
        </w:tc>
        <w:tc>
          <w:tcPr>
            <w:tcW w:w="851" w:type="dxa"/>
            <w:tcBorders>
              <w:top w:val="single" w:sz="12" w:space="0" w:color="auto"/>
              <w:left w:val="single" w:sz="12" w:space="0" w:color="auto"/>
              <w:bottom w:val="single" w:sz="12" w:space="0" w:color="auto"/>
              <w:right w:val="single" w:sz="12" w:space="0" w:color="auto"/>
            </w:tcBorders>
          </w:tcPr>
          <w:p w14:paraId="176D7A9E" w14:textId="77777777" w:rsidR="004A75F0" w:rsidRPr="00CB5EC9" w:rsidRDefault="004A75F0" w:rsidP="000A440B">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5E05AE14" w14:textId="77777777" w:rsidR="004A75F0" w:rsidRPr="00CB5EC9" w:rsidRDefault="004A75F0" w:rsidP="000A440B">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AF41554" w14:textId="77777777" w:rsidR="004A75F0" w:rsidRPr="00CB5EC9" w:rsidRDefault="004A75F0" w:rsidP="000A440B">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0E2E5C0" w14:textId="77777777" w:rsidR="004A75F0" w:rsidRPr="00CB5EC9" w:rsidRDefault="004A75F0" w:rsidP="000A440B">
            <w:pPr>
              <w:pStyle w:val="TAL"/>
            </w:pPr>
            <w:r w:rsidRPr="00CB5EC9">
              <w:t>Mission Critical Data (e.g. example services are the same as 5QI 6/8/9 as specified in TS 23.501 [4])</w:t>
            </w:r>
          </w:p>
        </w:tc>
      </w:tr>
      <w:tr w:rsidR="004A75F0" w:rsidRPr="00CB5EC9" w14:paraId="095FC966" w14:textId="77777777" w:rsidTr="000A440B">
        <w:tc>
          <w:tcPr>
            <w:tcW w:w="993" w:type="dxa"/>
            <w:tcBorders>
              <w:top w:val="single" w:sz="12" w:space="0" w:color="auto"/>
              <w:left w:val="single" w:sz="12" w:space="0" w:color="auto"/>
              <w:bottom w:val="single" w:sz="12" w:space="0" w:color="auto"/>
              <w:right w:val="single" w:sz="12" w:space="0" w:color="auto"/>
            </w:tcBorders>
          </w:tcPr>
          <w:p w14:paraId="51BD9FF5" w14:textId="77777777" w:rsidR="004A75F0" w:rsidRPr="00CB5EC9" w:rsidRDefault="004A75F0" w:rsidP="000A440B">
            <w:pPr>
              <w:pStyle w:val="TAC"/>
            </w:pPr>
            <w:r w:rsidRPr="00CB5EC9">
              <w:t>92</w:t>
            </w:r>
          </w:p>
        </w:tc>
        <w:tc>
          <w:tcPr>
            <w:tcW w:w="1134" w:type="dxa"/>
            <w:tcBorders>
              <w:top w:val="single" w:sz="12" w:space="0" w:color="auto"/>
              <w:left w:val="single" w:sz="12" w:space="0" w:color="auto"/>
              <w:bottom w:val="nil"/>
              <w:right w:val="single" w:sz="12" w:space="0" w:color="auto"/>
            </w:tcBorders>
          </w:tcPr>
          <w:p w14:paraId="72AE545D" w14:textId="77777777" w:rsidR="004A75F0" w:rsidRPr="00CB5EC9" w:rsidRDefault="004A75F0" w:rsidP="000A440B">
            <w:pPr>
              <w:pStyle w:val="TAC"/>
            </w:pPr>
            <w:r w:rsidRPr="00CB5EC9">
              <w:t>Delay Critical GBR</w:t>
            </w:r>
          </w:p>
          <w:p w14:paraId="24E7763D" w14:textId="77777777" w:rsidR="004A75F0" w:rsidRPr="00CB5EC9" w:rsidRDefault="004A75F0" w:rsidP="000A440B">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5EAFBEC7" w14:textId="77777777" w:rsidR="004A75F0" w:rsidRPr="00CB5EC9" w:rsidRDefault="004A75F0" w:rsidP="000A440B">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736B01D" w14:textId="77777777" w:rsidR="004A75F0" w:rsidRPr="00CB5EC9" w:rsidRDefault="004A75F0" w:rsidP="000A440B">
            <w:pPr>
              <w:pStyle w:val="TAC"/>
            </w:pPr>
            <w:r w:rsidRPr="00CB5EC9">
              <w:t>5ms</w:t>
            </w:r>
          </w:p>
          <w:p w14:paraId="280EF784" w14:textId="77777777" w:rsidR="004A75F0" w:rsidRPr="00CB5EC9" w:rsidRDefault="004A75F0" w:rsidP="000A440B">
            <w:pPr>
              <w:pStyle w:val="TAC"/>
            </w:pPr>
          </w:p>
        </w:tc>
        <w:tc>
          <w:tcPr>
            <w:tcW w:w="851" w:type="dxa"/>
            <w:tcBorders>
              <w:top w:val="single" w:sz="12" w:space="0" w:color="auto"/>
              <w:left w:val="single" w:sz="12" w:space="0" w:color="auto"/>
              <w:bottom w:val="single" w:sz="12" w:space="0" w:color="auto"/>
              <w:right w:val="single" w:sz="12" w:space="0" w:color="auto"/>
            </w:tcBorders>
          </w:tcPr>
          <w:p w14:paraId="613A5885" w14:textId="77777777" w:rsidR="004A75F0" w:rsidRPr="00CB5EC9" w:rsidRDefault="004A75F0" w:rsidP="000A440B">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662D0CB" w14:textId="77777777" w:rsidR="004A75F0" w:rsidRPr="00CB5EC9" w:rsidRDefault="004A75F0" w:rsidP="000A440B">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67F0B37E" w14:textId="77777777" w:rsidR="004A75F0" w:rsidRPr="00CB5EC9" w:rsidRDefault="004A75F0" w:rsidP="000A440B">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822C803" w14:textId="77777777" w:rsidR="004A75F0" w:rsidRPr="00CB5EC9" w:rsidRDefault="004A75F0" w:rsidP="000A440B">
            <w:pPr>
              <w:pStyle w:val="TAL"/>
            </w:pPr>
            <w:r w:rsidRPr="00CB5EC9">
              <w:t xml:space="preserve">Interactive service - consume VR content with high compression rate via tethered VR headset (See </w:t>
            </w:r>
            <w:r w:rsidRPr="00CB5EC9">
              <w:rPr>
                <w:lang w:eastAsia="zh-CN"/>
              </w:rPr>
              <w:t>TS 22.261 [6])</w:t>
            </w:r>
          </w:p>
        </w:tc>
      </w:tr>
      <w:tr w:rsidR="004A75F0" w:rsidRPr="00CB5EC9" w14:paraId="3568EA12" w14:textId="77777777" w:rsidTr="000A440B">
        <w:tc>
          <w:tcPr>
            <w:tcW w:w="993" w:type="dxa"/>
            <w:tcBorders>
              <w:top w:val="single" w:sz="12" w:space="0" w:color="auto"/>
              <w:left w:val="single" w:sz="12" w:space="0" w:color="auto"/>
              <w:bottom w:val="single" w:sz="12" w:space="0" w:color="auto"/>
              <w:right w:val="single" w:sz="12" w:space="0" w:color="auto"/>
            </w:tcBorders>
          </w:tcPr>
          <w:p w14:paraId="3ABE0B46" w14:textId="77777777" w:rsidR="004A75F0" w:rsidRPr="00CB5EC9" w:rsidRDefault="004A75F0" w:rsidP="000A440B">
            <w:pPr>
              <w:pStyle w:val="TAC"/>
            </w:pPr>
            <w:r w:rsidRPr="00CB5EC9">
              <w:t>93</w:t>
            </w:r>
          </w:p>
        </w:tc>
        <w:tc>
          <w:tcPr>
            <w:tcW w:w="1134" w:type="dxa"/>
            <w:tcBorders>
              <w:top w:val="nil"/>
              <w:left w:val="single" w:sz="12" w:space="0" w:color="auto"/>
              <w:bottom w:val="single" w:sz="12" w:space="0" w:color="auto"/>
              <w:right w:val="single" w:sz="12" w:space="0" w:color="auto"/>
            </w:tcBorders>
          </w:tcPr>
          <w:p w14:paraId="27C33F44" w14:textId="77777777" w:rsidR="004A75F0" w:rsidRPr="00CB5EC9" w:rsidRDefault="004A75F0" w:rsidP="000A440B">
            <w:pPr>
              <w:pStyle w:val="TAC"/>
            </w:pPr>
          </w:p>
        </w:tc>
        <w:tc>
          <w:tcPr>
            <w:tcW w:w="992" w:type="dxa"/>
            <w:tcBorders>
              <w:top w:val="single" w:sz="12" w:space="0" w:color="auto"/>
              <w:left w:val="single" w:sz="12" w:space="0" w:color="auto"/>
              <w:bottom w:val="single" w:sz="12" w:space="0" w:color="auto"/>
              <w:right w:val="single" w:sz="12" w:space="0" w:color="auto"/>
            </w:tcBorders>
          </w:tcPr>
          <w:p w14:paraId="085EEE72" w14:textId="77777777" w:rsidR="004A75F0" w:rsidRPr="00CB5EC9" w:rsidRDefault="004A75F0" w:rsidP="000A440B">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3CEE3D9E" w14:textId="77777777" w:rsidR="004A75F0" w:rsidRPr="00CB5EC9" w:rsidRDefault="004A75F0" w:rsidP="000A440B">
            <w:pPr>
              <w:pStyle w:val="TAC"/>
            </w:pPr>
            <w:r w:rsidRPr="00CB5EC9">
              <w:t>10ms</w:t>
            </w:r>
          </w:p>
          <w:p w14:paraId="1ABEA4B3" w14:textId="77777777" w:rsidR="004A75F0" w:rsidRPr="00CB5EC9" w:rsidRDefault="004A75F0" w:rsidP="000A440B">
            <w:pPr>
              <w:pStyle w:val="TAC"/>
            </w:pPr>
          </w:p>
        </w:tc>
        <w:tc>
          <w:tcPr>
            <w:tcW w:w="851" w:type="dxa"/>
            <w:tcBorders>
              <w:top w:val="single" w:sz="12" w:space="0" w:color="auto"/>
              <w:left w:val="single" w:sz="12" w:space="0" w:color="auto"/>
              <w:bottom w:val="single" w:sz="12" w:space="0" w:color="auto"/>
              <w:right w:val="single" w:sz="12" w:space="0" w:color="auto"/>
            </w:tcBorders>
          </w:tcPr>
          <w:p w14:paraId="1EC139C0" w14:textId="77777777" w:rsidR="004A75F0" w:rsidRPr="00CB5EC9" w:rsidRDefault="004A75F0" w:rsidP="000A440B">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75D1429A" w14:textId="77777777" w:rsidR="004A75F0" w:rsidRPr="00CB5EC9" w:rsidRDefault="004A75F0" w:rsidP="000A440B">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77F51590" w14:textId="77777777" w:rsidR="004A75F0" w:rsidRPr="00CB5EC9" w:rsidRDefault="004A75F0" w:rsidP="000A440B">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0492CD4" w14:textId="77777777" w:rsidR="004A75F0" w:rsidRPr="00CB5EC9" w:rsidRDefault="004A75F0" w:rsidP="000A440B">
            <w:pPr>
              <w:pStyle w:val="TAL"/>
              <w:rPr>
                <w:lang w:eastAsia="zh-CN"/>
              </w:rPr>
            </w:pPr>
            <w:r w:rsidRPr="00CB5EC9">
              <w:t>interactive service - consume VR content with low compression rate via tethered VR headset</w:t>
            </w:r>
            <w:r w:rsidRPr="00CB5EC9">
              <w:rPr>
                <w:lang w:eastAsia="zh-CN"/>
              </w:rPr>
              <w:t>;</w:t>
            </w:r>
          </w:p>
          <w:p w14:paraId="624969B3" w14:textId="77777777" w:rsidR="004A75F0" w:rsidRPr="00CB5EC9" w:rsidRDefault="004A75F0" w:rsidP="000A440B">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4A75F0" w:rsidRPr="00CB5EC9" w14:paraId="358BD4DD" w14:textId="77777777" w:rsidTr="000A440B">
        <w:tc>
          <w:tcPr>
            <w:tcW w:w="9888" w:type="dxa"/>
            <w:gridSpan w:val="8"/>
            <w:tcBorders>
              <w:top w:val="single" w:sz="12" w:space="0" w:color="auto"/>
              <w:left w:val="single" w:sz="12" w:space="0" w:color="auto"/>
              <w:bottom w:val="single" w:sz="12" w:space="0" w:color="auto"/>
              <w:right w:val="single" w:sz="12" w:space="0" w:color="auto"/>
            </w:tcBorders>
          </w:tcPr>
          <w:p w14:paraId="14E8798D" w14:textId="77777777" w:rsidR="004A75F0" w:rsidRPr="00CB5EC9" w:rsidRDefault="004A75F0" w:rsidP="000A440B">
            <w:pPr>
              <w:pStyle w:val="TAN"/>
            </w:pPr>
            <w:r w:rsidRPr="00CB5EC9">
              <w:t>NOTE 1:</w:t>
            </w:r>
            <w:r w:rsidRPr="00CB5EC9">
              <w:tab/>
              <w:t>GBR and Delay Critical GBR PQIs can only be used for unicast PC5 communications.</w:t>
            </w:r>
          </w:p>
        </w:tc>
      </w:tr>
    </w:tbl>
    <w:p w14:paraId="100E2C58" w14:textId="77777777" w:rsidR="004A75F0" w:rsidRPr="004A75F0" w:rsidRDefault="004A75F0" w:rsidP="004A75F0">
      <w:pPr>
        <w:rPr>
          <w:rFonts w:eastAsia="Malgun Gothic"/>
          <w:lang w:eastAsia="ko-KR"/>
        </w:rPr>
      </w:pP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8E516" w14:textId="77777777" w:rsidR="00603DCE" w:rsidRDefault="00603DCE" w:rsidP="00F579C2">
      <w:pPr>
        <w:spacing w:after="0" w:line="240" w:lineRule="auto"/>
      </w:pPr>
      <w:r>
        <w:separator/>
      </w:r>
    </w:p>
  </w:endnote>
  <w:endnote w:type="continuationSeparator" w:id="0">
    <w:p w14:paraId="158280EF" w14:textId="77777777" w:rsidR="00603DCE" w:rsidRDefault="00603DCE" w:rsidP="00F579C2">
      <w:pPr>
        <w:spacing w:after="0" w:line="240" w:lineRule="auto"/>
      </w:pPr>
      <w:r>
        <w:continuationSeparator/>
      </w:r>
    </w:p>
  </w:endnote>
  <w:endnote w:type="continuationNotice" w:id="1">
    <w:p w14:paraId="6A4CBAE5" w14:textId="77777777" w:rsidR="00603DCE" w:rsidRDefault="00603D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3598" w14:textId="77777777" w:rsidR="00603DCE" w:rsidRDefault="00603DCE" w:rsidP="00F579C2">
      <w:pPr>
        <w:spacing w:after="0" w:line="240" w:lineRule="auto"/>
      </w:pPr>
      <w:r>
        <w:separator/>
      </w:r>
    </w:p>
  </w:footnote>
  <w:footnote w:type="continuationSeparator" w:id="0">
    <w:p w14:paraId="40F0B925" w14:textId="77777777" w:rsidR="00603DCE" w:rsidRDefault="00603DCE" w:rsidP="00F579C2">
      <w:pPr>
        <w:spacing w:after="0" w:line="240" w:lineRule="auto"/>
      </w:pPr>
      <w:r>
        <w:continuationSeparator/>
      </w:r>
    </w:p>
  </w:footnote>
  <w:footnote w:type="continuationNotice" w:id="1">
    <w:p w14:paraId="68B0C9F2" w14:textId="77777777" w:rsidR="00603DCE" w:rsidRDefault="00603D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0"/>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4"/>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24C4"/>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6A93"/>
    <w:rsid w:val="00076CF5"/>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5F13"/>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39BA"/>
    <w:rsid w:val="004844E3"/>
    <w:rsid w:val="0048556F"/>
    <w:rsid w:val="0048570A"/>
    <w:rsid w:val="00486C77"/>
    <w:rsid w:val="004871E9"/>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CB7"/>
    <w:rsid w:val="00740106"/>
    <w:rsid w:val="00741C8E"/>
    <w:rsid w:val="00742A86"/>
    <w:rsid w:val="00743592"/>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1FB"/>
    <w:rsid w:val="00857662"/>
    <w:rsid w:val="008606C6"/>
    <w:rsid w:val="008619F5"/>
    <w:rsid w:val="00861E70"/>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30C"/>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6CE9"/>
    <w:rsid w:val="009573D1"/>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20E7"/>
    <w:rsid w:val="009724D7"/>
    <w:rsid w:val="009729C0"/>
    <w:rsid w:val="00972AC1"/>
    <w:rsid w:val="00972CF6"/>
    <w:rsid w:val="00974C27"/>
    <w:rsid w:val="00975E51"/>
    <w:rsid w:val="0097601B"/>
    <w:rsid w:val="00976167"/>
    <w:rsid w:val="00977243"/>
    <w:rsid w:val="009777D9"/>
    <w:rsid w:val="00977FCE"/>
    <w:rsid w:val="009804E7"/>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1D5A"/>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CF4"/>
    <w:rsid w:val="00E34D29"/>
    <w:rsid w:val="00E35CAD"/>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9F5"/>
    <w:rsid w:val="00F142AB"/>
    <w:rsid w:val="00F14314"/>
    <w:rsid w:val="00F14573"/>
    <w:rsid w:val="00F148E2"/>
    <w:rsid w:val="00F15C5E"/>
    <w:rsid w:val="00F16B35"/>
    <w:rsid w:val="00F172C4"/>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3FC3"/>
    <w:rsid w:val="00FC42EB"/>
    <w:rsid w:val="00FC5511"/>
    <w:rsid w:val="00FC5979"/>
    <w:rsid w:val="00FC6568"/>
    <w:rsid w:val="00FC6A5A"/>
    <w:rsid w:val="00FC7EAA"/>
    <w:rsid w:val="00FC7F1D"/>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6BE1A9-2C31-42A0-AA71-C0EA1B1F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9570</TotalTime>
  <Pages>7</Pages>
  <Words>2918</Words>
  <Characters>16637</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154</cp:revision>
  <dcterms:created xsi:type="dcterms:W3CDTF">2022-07-27T07:51:00Z</dcterms:created>
  <dcterms:modified xsi:type="dcterms:W3CDTF">2022-11-03T09:52:00Z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